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2701" w14:textId="3B3431D8"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342C58">
        <w:rPr>
          <w:rFonts w:cs="Arial"/>
          <w:b/>
          <w:color w:val="000000"/>
          <w:sz w:val="24"/>
          <w:lang w:eastAsia="zh-CN"/>
        </w:rPr>
        <w:t>4</w:t>
      </w:r>
      <w:r w:rsidR="00501FAF">
        <w:rPr>
          <w:rFonts w:cs="Arial"/>
          <w:b/>
          <w:color w:val="000000"/>
          <w:sz w:val="24"/>
          <w:lang w:eastAsia="zh-CN"/>
        </w:rPr>
        <w:t>5</w:t>
      </w:r>
      <w:r w:rsidR="00AF20CB">
        <w:rPr>
          <w:rFonts w:cs="Arial"/>
          <w:b/>
          <w:color w:val="000000"/>
          <w:sz w:val="24"/>
          <w:lang w:eastAsia="zh-CN"/>
        </w:rPr>
        <w:t>e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</w:t>
      </w:r>
      <w:r w:rsidR="00B354ED">
        <w:rPr>
          <w:rFonts w:cs="Arial"/>
          <w:b/>
          <w:color w:val="000000"/>
          <w:sz w:val="24"/>
          <w:lang w:eastAsia="zh-CN"/>
        </w:rPr>
        <w:t>2</w:t>
      </w:r>
      <w:r w:rsidR="00E81FA3">
        <w:rPr>
          <w:rFonts w:cs="Arial"/>
          <w:b/>
          <w:color w:val="000000"/>
          <w:sz w:val="24"/>
          <w:lang w:eastAsia="zh-CN"/>
        </w:rPr>
        <w:t>5</w:t>
      </w:r>
      <w:r w:rsidR="00BE1C28">
        <w:rPr>
          <w:rFonts w:cs="Arial"/>
          <w:b/>
          <w:color w:val="000000"/>
          <w:sz w:val="24"/>
          <w:lang w:eastAsia="zh-CN"/>
        </w:rPr>
        <w:t>003</w:t>
      </w:r>
    </w:p>
    <w:p w14:paraId="4B2948ED" w14:textId="4AB571C0" w:rsidR="00BE1239" w:rsidRDefault="007F3B8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501FAF">
        <w:rPr>
          <w:b/>
          <w:noProof/>
          <w:sz w:val="24"/>
        </w:rPr>
        <w:t>15-24 August</w:t>
      </w:r>
      <w:r w:rsidR="00B354E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354ED">
        <w:rPr>
          <w:b/>
          <w:noProof/>
          <w:sz w:val="24"/>
        </w:rPr>
        <w:t>2</w:t>
      </w:r>
      <w:r w:rsidR="001C0223">
        <w:rPr>
          <w:b/>
          <w:noProof/>
          <w:sz w:val="24"/>
        </w:rPr>
        <w:tab/>
      </w:r>
    </w:p>
    <w:p w14:paraId="3F31C776" w14:textId="51E5D10C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SA5 Chair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70E6851" w14:textId="77777777" w:rsidR="00163A23" w:rsidRPr="00163A23" w:rsidRDefault="00163A23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9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7"/>
        <w:gridCol w:w="1266"/>
        <w:gridCol w:w="2685"/>
        <w:gridCol w:w="1281"/>
        <w:gridCol w:w="923"/>
        <w:gridCol w:w="1061"/>
        <w:gridCol w:w="865"/>
        <w:gridCol w:w="676"/>
        <w:gridCol w:w="1186"/>
      </w:tblGrid>
      <w:tr w:rsidR="003038A6" w:rsidRPr="00401776" w14:paraId="2007629A" w14:textId="77777777" w:rsidTr="00AA604A">
        <w:trPr>
          <w:tblHeader/>
          <w:tblCellSpacing w:w="0" w:type="dxa"/>
          <w:jc w:val="center"/>
        </w:trPr>
        <w:tc>
          <w:tcPr>
            <w:tcW w:w="8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26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6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2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92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06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86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6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18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3038A6" w:rsidRPr="00401776" w14:paraId="4C1A793B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038A6" w:rsidRPr="00401776" w14:paraId="29B36944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D02DD3" w14:textId="37E880F5" w:rsidR="007F2991" w:rsidRPr="00615B3B" w:rsidRDefault="007F2991" w:rsidP="007F2991">
            <w:pPr>
              <w:tabs>
                <w:tab w:val="left" w:pos="540"/>
              </w:tabs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7ADA1C" w14:textId="6DA812F0" w:rsidR="007F2991" w:rsidRPr="00615B3B" w:rsidRDefault="007F2991" w:rsidP="007F2991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0E31B9" w14:textId="47816413" w:rsidR="007F2991" w:rsidRPr="00615B3B" w:rsidRDefault="006C2374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965FF9" w14:textId="5C14D38E" w:rsidR="007F2991" w:rsidRPr="00615B3B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1EC9E29" w14:textId="2604D53D" w:rsidR="007F2991" w:rsidRPr="00615B3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7C6868" w14:textId="0AEA1EC3" w:rsidR="007F2991" w:rsidRPr="009B1D9C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highlight w:val="cyan"/>
                <w:lang w:eastAsia="ar-SA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8BE2BA2" w14:textId="78A0854D" w:rsidR="007F2991" w:rsidRPr="009B1D9C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9CB520" w14:textId="08D3149F" w:rsidR="007F2991" w:rsidRPr="00D57224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DD6D35" w14:textId="24CAC878" w:rsidR="007F2991" w:rsidRPr="00D57224" w:rsidRDefault="007F2991" w:rsidP="00220AA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3038A6" w:rsidRPr="00401776" w14:paraId="41014605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7F2991" w:rsidRPr="003368ED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7F2991" w:rsidRPr="003368ED" w:rsidRDefault="007F2991" w:rsidP="007F299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7F2991" w:rsidRPr="003368ED" w:rsidRDefault="007F2991" w:rsidP="007F2991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7F2991" w:rsidRPr="003368ED" w:rsidRDefault="007F2991" w:rsidP="007F299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7F2991" w:rsidRPr="003368ED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7F2991" w:rsidRPr="00EE52D9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7F2991" w:rsidRPr="007A46C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7F2991" w:rsidRPr="00D0783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7F2991" w:rsidRPr="00D0783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E24676" w:rsidRPr="00401776" w14:paraId="1F67D515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B47267" w14:textId="6772CC0B" w:rsidR="00E24676" w:rsidRPr="008723CA" w:rsidRDefault="00E24676" w:rsidP="00E2467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6.1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958E17" w14:textId="6C85D5BE" w:rsidR="00E24676" w:rsidRPr="007C1777" w:rsidRDefault="00237895" w:rsidP="00E24676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hyperlink r:id="rId11" w:history="1">
              <w:r w:rsidR="00E24676" w:rsidRPr="007C1777">
                <w:rPr>
                  <w:rFonts w:ascii="Arial" w:hAnsi="Arial" w:cs="Arial"/>
                  <w:sz w:val="18"/>
                  <w:szCs w:val="18"/>
                </w:rPr>
                <w:t>S5-225013</w:t>
              </w:r>
            </w:hyperlink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78FCCB" w14:textId="0FBF8061" w:rsidR="00E24676" w:rsidRPr="007C1777" w:rsidRDefault="00E24676" w:rsidP="00E24676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C1777">
              <w:rPr>
                <w:rFonts w:ascii="Arial" w:hAnsi="Arial" w:cs="Arial"/>
                <w:sz w:val="18"/>
                <w:szCs w:val="18"/>
              </w:rPr>
              <w:t xml:space="preserve">Living document for stage 2-3 alignment 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86DBED" w14:textId="72970DCE" w:rsidR="00E24676" w:rsidRPr="008723CA" w:rsidRDefault="00E24676" w:rsidP="00E24676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723CA">
              <w:rPr>
                <w:rFonts w:ascii="Arial" w:hAnsi="Arial" w:cs="Arial"/>
                <w:sz w:val="18"/>
                <w:szCs w:val="18"/>
              </w:rPr>
              <w:t>WG Chair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8AFE751" w14:textId="460B87EC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661374">
              <w:rPr>
                <w:rFonts w:ascii="Arial" w:hAnsi="Arial" w:cs="Arial"/>
                <w:sz w:val="18"/>
                <w:szCs w:val="18"/>
                <w:lang w:val="en-US" w:eastAsia="en-GB"/>
              </w:rPr>
              <w:t>o</w:t>
            </w:r>
            <w:r w:rsidRPr="008723CA">
              <w:rPr>
                <w:rFonts w:ascii="Arial" w:hAnsi="Arial" w:cs="Arial"/>
                <w:sz w:val="18"/>
                <w:szCs w:val="18"/>
                <w:lang w:val="en-US" w:eastAsia="en-GB"/>
              </w:rPr>
              <w:t>ther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49EE90" w14:textId="3545CA9D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51BF82" w14:textId="3F8C5064" w:rsidR="00E24676" w:rsidRPr="00AF1FD0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AF1FD0">
              <w:rPr>
                <w:rFonts w:ascii="Arial" w:eastAsiaTheme="minorHAnsi" w:hAnsi="Arial" w:cs="Arial"/>
                <w:sz w:val="18"/>
                <w:szCs w:val="18"/>
              </w:rPr>
              <w:t>29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2CDD15" w14:textId="1CCA1AAE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30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2A3609" w14:textId="59DE3A94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</w:t>
            </w:r>
            <w:r w:rsidR="00AF1FD0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</w:t>
            </w: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 xml:space="preserve"> approved</w:t>
            </w:r>
          </w:p>
        </w:tc>
      </w:tr>
      <w:tr w:rsidR="00E24676" w:rsidRPr="00401776" w14:paraId="29386D84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B15CCB" w14:textId="25F77874" w:rsidR="00E24676" w:rsidRPr="008723CA" w:rsidRDefault="00E24676" w:rsidP="00E2467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bCs/>
                <w:sz w:val="21"/>
                <w:szCs w:val="24"/>
                <w:lang w:eastAsia="zh-CN"/>
              </w:rPr>
              <w:t>6.5.2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41AE5C" w14:textId="29CCA886" w:rsidR="00E24676" w:rsidRPr="007C1777" w:rsidRDefault="00E24676" w:rsidP="00E24676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C1777">
              <w:rPr>
                <w:rFonts w:ascii="Calibri" w:hAnsi="Calibri" w:cs="Calibri"/>
                <w:bCs/>
                <w:sz w:val="21"/>
                <w:szCs w:val="24"/>
                <w:lang w:eastAsia="zh-CN"/>
              </w:rPr>
              <w:t>S5-225619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CAFEB9" w14:textId="69441ED1" w:rsidR="00E24676" w:rsidRPr="007C1777" w:rsidRDefault="00E24676" w:rsidP="00E24676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C1777">
              <w:rPr>
                <w:rFonts w:ascii="Calibri" w:hAnsi="Calibri" w:cs="Calibri"/>
                <w:bCs/>
                <w:sz w:val="21"/>
                <w:szCs w:val="24"/>
                <w:lang w:eastAsia="zh-CN"/>
              </w:rPr>
              <w:t>DraftCR for adNRM_ph2 - 28.622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9AF06D" w14:textId="550F77E8" w:rsidR="00E24676" w:rsidRPr="008723CA" w:rsidRDefault="00E24676" w:rsidP="00E24676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642EB0">
              <w:rPr>
                <w:rFonts w:ascii="Calibri" w:hAnsi="Calibri" w:cs="Calibri"/>
                <w:bCs/>
                <w:sz w:val="21"/>
                <w:szCs w:val="24"/>
                <w:lang w:eastAsia="zh-CN"/>
              </w:rPr>
              <w:t>Nokia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8064AC2" w14:textId="5E998389" w:rsidR="00E24676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6EC10D" w14:textId="0B0DE415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F101FE" w14:textId="37B66429" w:rsidR="00E24676" w:rsidRPr="006C1E19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1E19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E620D3" w14:textId="3ACC9558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29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86174A" w14:textId="7BFBED91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E24676" w:rsidRPr="00401776" w14:paraId="56BFB548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CE2FB3" w14:textId="21D4B14A" w:rsidR="00E24676" w:rsidRPr="008723CA" w:rsidRDefault="00E24676" w:rsidP="00E2467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bCs/>
                <w:sz w:val="21"/>
                <w:szCs w:val="24"/>
                <w:lang w:eastAsia="zh-CN"/>
              </w:rPr>
              <w:t>6.5.2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08E28F" w14:textId="2B69F4F2" w:rsidR="00E24676" w:rsidRPr="007C1777" w:rsidRDefault="00E24676" w:rsidP="00E24676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C1777">
              <w:rPr>
                <w:rFonts w:ascii="Calibri" w:hAnsi="Calibri" w:cs="Calibri"/>
                <w:bCs/>
                <w:sz w:val="21"/>
                <w:szCs w:val="24"/>
                <w:lang w:eastAsia="zh-CN"/>
              </w:rPr>
              <w:t>S5-225824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E85D97" w14:textId="755F15CF" w:rsidR="00E24676" w:rsidRPr="007C1777" w:rsidRDefault="00E24676" w:rsidP="00E24676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C1777">
              <w:rPr>
                <w:rFonts w:ascii="Calibri" w:hAnsi="Calibri" w:cs="Calibri"/>
                <w:bCs/>
                <w:sz w:val="21"/>
                <w:szCs w:val="24"/>
                <w:lang w:eastAsia="zh-CN"/>
              </w:rPr>
              <w:t>DraftCR for adNRM_ph2 - 28.623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5B5B4C" w14:textId="788CAB81" w:rsidR="00E24676" w:rsidRPr="008723CA" w:rsidRDefault="00E24676" w:rsidP="00E24676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642EB0">
              <w:rPr>
                <w:rFonts w:ascii="Calibri" w:hAnsi="Calibri" w:cs="Calibri"/>
                <w:bCs/>
                <w:sz w:val="21"/>
                <w:szCs w:val="24"/>
                <w:lang w:eastAsia="zh-CN"/>
              </w:rPr>
              <w:t>Nokia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4CA4C99" w14:textId="7D2436AC" w:rsidR="00E24676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E96931" w14:textId="120DE54C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54DF2" w14:textId="6B2D550E" w:rsidR="00E24676" w:rsidRPr="006C1E19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1E19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3C3241" w14:textId="1E82E46E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29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60AC52" w14:textId="1E821845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E24676" w:rsidRPr="00401776" w14:paraId="2CDFFD5C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9A6FCA" w14:textId="77A231BB" w:rsidR="00E24676" w:rsidRPr="008723CA" w:rsidRDefault="00E24676" w:rsidP="00E2467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bCs/>
                <w:sz w:val="21"/>
                <w:szCs w:val="24"/>
                <w:lang w:eastAsia="zh-CN"/>
              </w:rPr>
              <w:t>6.5.3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BF49B0" w14:textId="1AE6C0B5" w:rsidR="00E24676" w:rsidRPr="007C1777" w:rsidRDefault="00E24676" w:rsidP="00E24676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C1777">
              <w:rPr>
                <w:rFonts w:ascii="Calibri" w:hAnsi="Calibri" w:cs="Calibri"/>
                <w:bCs/>
                <w:sz w:val="21"/>
                <w:szCs w:val="24"/>
                <w:lang w:eastAsia="zh-CN"/>
              </w:rPr>
              <w:t>S5-225858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7AAC59" w14:textId="5BD496E4" w:rsidR="00E24676" w:rsidRPr="007C1777" w:rsidRDefault="00E24676" w:rsidP="00E24676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C1777">
              <w:rPr>
                <w:rFonts w:ascii="Calibri" w:hAnsi="Calibri" w:cs="Calibri"/>
                <w:bCs/>
                <w:sz w:val="21"/>
                <w:szCs w:val="24"/>
                <w:lang w:eastAsia="zh-CN"/>
              </w:rPr>
              <w:t xml:space="preserve">DraftCR for </w:t>
            </w:r>
            <w:proofErr w:type="spellStart"/>
            <w:r w:rsidRPr="007C1777">
              <w:rPr>
                <w:rFonts w:ascii="Calibri" w:hAnsi="Calibri" w:cs="Calibri"/>
                <w:bCs/>
                <w:sz w:val="21"/>
                <w:szCs w:val="24"/>
                <w:lang w:eastAsia="zh-CN"/>
              </w:rPr>
              <w:t>eECM</w:t>
            </w:r>
            <w:proofErr w:type="spellEnd"/>
            <w:r w:rsidRPr="007C1777">
              <w:rPr>
                <w:rFonts w:ascii="Calibri" w:hAnsi="Calibri" w:cs="Calibri"/>
                <w:bCs/>
                <w:sz w:val="21"/>
                <w:szCs w:val="24"/>
                <w:lang w:eastAsia="zh-CN"/>
              </w:rPr>
              <w:t xml:space="preserve"> – TS 28.538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3289C7" w14:textId="771A8BBB" w:rsidR="00E24676" w:rsidRPr="008723CA" w:rsidRDefault="00E24676" w:rsidP="00E24676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642EB0">
              <w:rPr>
                <w:rFonts w:ascii="Calibri" w:hAnsi="Calibri" w:cs="Calibri"/>
                <w:bCs/>
                <w:sz w:val="21"/>
                <w:szCs w:val="24"/>
                <w:lang w:eastAsia="zh-CN"/>
              </w:rPr>
              <w:t>Samsung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1DC8105" w14:textId="71524D62" w:rsidR="00E24676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4E5B9C" w14:textId="5B2EC243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1D2B64" w14:textId="4524E3F6" w:rsidR="00E24676" w:rsidRPr="006C1E19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1E19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A168340" w14:textId="7D25D73A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29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B5FE0D" w14:textId="2FBED737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E24676" w:rsidRPr="00401776" w14:paraId="7C340905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A05043" w14:textId="1CA08E8C" w:rsidR="00E24676" w:rsidRPr="008723CA" w:rsidRDefault="00E24676" w:rsidP="00E2467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3403B1" w14:textId="3A16FC19" w:rsidR="00E24676" w:rsidRPr="007C1777" w:rsidRDefault="00E24676" w:rsidP="00E2467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92D348" w14:textId="77777777" w:rsidR="00E24676" w:rsidRPr="007C1777" w:rsidRDefault="00E24676" w:rsidP="00E24676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TS 28.317</w:t>
            </w:r>
          </w:p>
          <w:p w14:paraId="347E5F9D" w14:textId="50C03B56" w:rsidR="00E24676" w:rsidRPr="007C1777" w:rsidRDefault="00E24676" w:rsidP="00E2467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7C1777">
              <w:rPr>
                <w:rFonts w:ascii="Arial" w:hAnsi="Arial" w:cs="Arial"/>
                <w:color w:val="00B050"/>
                <w:sz w:val="18"/>
                <w:szCs w:val="18"/>
                <w:lang w:eastAsia="ar-SA"/>
              </w:rPr>
              <w:t>(Not needed; no approved pCRs)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26DA5B" w14:textId="1ED20BE6" w:rsidR="00E24676" w:rsidRPr="00661374" w:rsidRDefault="00E24676" w:rsidP="00E2467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093CA79" w14:textId="7B1F2E99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CB4FB7" w14:textId="709FA5BA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BDC519" w14:textId="764B9EB0" w:rsidR="00E24676" w:rsidRPr="006C1E19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3F0A9B" w14:textId="77777777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8695F8" w14:textId="77777777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E24676" w:rsidRPr="00401776" w14:paraId="1ED08F3F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F404DC" w14:textId="22320FD5" w:rsidR="00E24676" w:rsidRPr="008723CA" w:rsidRDefault="00E24676" w:rsidP="00E24676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6B4FCD" w14:textId="64DAEA06" w:rsidR="00E24676" w:rsidRPr="007C1777" w:rsidRDefault="00E24676" w:rsidP="00E24676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S5-225655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E14A2E" w14:textId="3D50D4E7" w:rsidR="00E24676" w:rsidRPr="007C1777" w:rsidRDefault="00E24676" w:rsidP="00E2467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28.909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E7B753" w14:textId="61046AE5" w:rsidR="00E24676" w:rsidRPr="00661374" w:rsidRDefault="00E24676" w:rsidP="00E2467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ar-SA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570EBA7" w14:textId="65FAB2D2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0D5349" w14:textId="1208DBAB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410DC1" w14:textId="19802D82" w:rsidR="00E24676" w:rsidRPr="006C1E19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1E19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B99714" w14:textId="06F1BBC3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29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EE5BEAC" w14:textId="02BCCA63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E24676" w:rsidRPr="00401776" w14:paraId="599FB872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660C13" w14:textId="75961393" w:rsidR="00E24676" w:rsidRPr="008723CA" w:rsidRDefault="00E24676" w:rsidP="00E24676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EA0AEB" w14:textId="0185D040" w:rsidR="00E24676" w:rsidRPr="007C1777" w:rsidRDefault="00E24676" w:rsidP="00E24676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S5-225656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B1C74A" w14:textId="0592E0CC" w:rsidR="00E24676" w:rsidRPr="007C1777" w:rsidRDefault="00E24676" w:rsidP="00E2467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28.910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374DA2" w14:textId="6EC6B8C4" w:rsidR="00E24676" w:rsidRPr="00661374" w:rsidRDefault="00E24676" w:rsidP="00E2467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ar-SA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DA9FB1E" w14:textId="0460869C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13A1BD" w14:textId="773851CE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30A29B" w14:textId="432942E2" w:rsidR="00E24676" w:rsidRPr="006C1E19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1E19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DAF113" w14:textId="1FACE154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29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5F1470" w14:textId="464D112F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E24676" w:rsidRPr="00401776" w14:paraId="3857B57F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189C70" w14:textId="1979ED42" w:rsidR="00E24676" w:rsidRPr="008723CA" w:rsidRDefault="00E24676" w:rsidP="00E24676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362311" w14:textId="58AB278D" w:rsidR="00E24676" w:rsidRPr="007C1777" w:rsidRDefault="00E24676" w:rsidP="00E24676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S5-225657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EC2DB9" w14:textId="39193FD6" w:rsidR="00E24676" w:rsidRPr="007C1777" w:rsidRDefault="00E24676" w:rsidP="00E2467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28.912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A304EC" w14:textId="18B2D900" w:rsidR="00E24676" w:rsidRPr="00661374" w:rsidRDefault="00E24676" w:rsidP="00E2467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200AF2B" w14:textId="018EDE71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F4CF1DD" w14:textId="27D5FFC3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E7A50B" w14:textId="52B7BB11" w:rsidR="00E24676" w:rsidRPr="006C1E19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1E19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B37747" w14:textId="1599155D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29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9F3C84B" w14:textId="2CD549BB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E24676" w:rsidRPr="00401776" w14:paraId="239820B9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5F099C" w14:textId="758FC461" w:rsidR="00E24676" w:rsidRPr="008723CA" w:rsidRDefault="00E24676" w:rsidP="00E24676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0074CC" w14:textId="4E13B08F" w:rsidR="00E24676" w:rsidRPr="007C1777" w:rsidRDefault="00E24676" w:rsidP="00E2467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04B8D5" w14:textId="77777777" w:rsidR="00E24676" w:rsidRPr="007C1777" w:rsidRDefault="00E24676" w:rsidP="00E24676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28.836</w:t>
            </w:r>
          </w:p>
          <w:p w14:paraId="108D88C2" w14:textId="53737AB1" w:rsidR="00E24676" w:rsidRPr="00AF1FD0" w:rsidRDefault="00E24676" w:rsidP="00E24676">
            <w:pPr>
              <w:rPr>
                <w:rFonts w:ascii="Arial" w:hAnsi="Arial" w:cs="Arial"/>
                <w:color w:val="00B050"/>
                <w:sz w:val="18"/>
                <w:szCs w:val="18"/>
                <w:lang w:val="en-US" w:eastAsia="zh-CN"/>
              </w:rPr>
            </w:pPr>
            <w:r w:rsidRPr="00AF1FD0">
              <w:rPr>
                <w:rFonts w:ascii="Arial" w:hAnsi="Arial" w:cs="Arial"/>
                <w:color w:val="00B050"/>
                <w:sz w:val="18"/>
                <w:szCs w:val="18"/>
                <w:lang w:eastAsia="ar-SA"/>
              </w:rPr>
              <w:t>(Not needed; no approved pCRs)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C43B5E" w14:textId="64694A12" w:rsidR="00E24676" w:rsidRPr="00661374" w:rsidRDefault="00E24676" w:rsidP="00E2467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326442A" w14:textId="364B7280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E11CFE2" w14:textId="2707C866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60D5A9" w14:textId="180B9406" w:rsidR="00E24676" w:rsidRPr="006C1E19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9F195F4" w14:textId="77777777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127827" w14:textId="77777777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E24676" w:rsidRPr="00401776" w14:paraId="2268528C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E180FA" w14:textId="276DC16A" w:rsidR="00E24676" w:rsidRPr="008723CA" w:rsidRDefault="00E24676" w:rsidP="00E24676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1DD456" w14:textId="69E1D9A1" w:rsidR="00E24676" w:rsidRPr="007C1777" w:rsidRDefault="00E24676" w:rsidP="00E24676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S5-225659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678EBB" w14:textId="1866F4F2" w:rsidR="00E24676" w:rsidRPr="007C1777" w:rsidRDefault="00E24676" w:rsidP="00E2467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28.908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DB6B36" w14:textId="40CF9A44" w:rsidR="00E24676" w:rsidRPr="00661374" w:rsidRDefault="00E24676" w:rsidP="00E2467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ar-SA"/>
              </w:rPr>
              <w:t>Intel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0ACB0D5" w14:textId="7A1C7328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08E0C1" w14:textId="299DB446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A30BE0" w14:textId="7FDDFD97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0B8051" w14:textId="776C9CDA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29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468BA6" w14:textId="1CCA42B8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E24676" w:rsidRPr="00401776" w14:paraId="4C3A177A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A129FB" w14:textId="38A1C2DE" w:rsidR="00E24676" w:rsidRPr="008723CA" w:rsidRDefault="00E24676" w:rsidP="00E24676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D42FD0" w14:textId="775DFEF0" w:rsidR="00E24676" w:rsidRPr="007C1777" w:rsidRDefault="00E24676" w:rsidP="00E24676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S5-225660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3B3027" w14:textId="6C0A2E07" w:rsidR="00E24676" w:rsidRPr="007C1777" w:rsidRDefault="00E24676" w:rsidP="00E2467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28.864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B33017" w14:textId="5D94B1A9" w:rsidR="00E24676" w:rsidRPr="00661374" w:rsidRDefault="00E24676" w:rsidP="00E2467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ar-SA"/>
              </w:rPr>
              <w:t>China Telecom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648E016" w14:textId="307ACB34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4C97DE3" w14:textId="00D8B63E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EF5BC2" w14:textId="0F3A66A6" w:rsidR="00E24676" w:rsidRPr="00AF1FD0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9745B9">
              <w:rPr>
                <w:rFonts w:ascii="Arial" w:eastAsiaTheme="minorHAnsi" w:hAnsi="Arial" w:cs="Arial"/>
                <w:sz w:val="18"/>
                <w:szCs w:val="18"/>
              </w:rPr>
              <w:t>29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9A009B5" w14:textId="7E8027AB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30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A10B44" w14:textId="3C761F09" w:rsidR="00E24676" w:rsidRPr="008723CA" w:rsidRDefault="00E24676" w:rsidP="00E2467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D3 approved</w:t>
            </w:r>
          </w:p>
        </w:tc>
      </w:tr>
      <w:tr w:rsidR="003B37ED" w:rsidRPr="00401776" w14:paraId="09FB25EE" w14:textId="77777777" w:rsidTr="00237895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328EA1" w14:textId="30BDA3CE" w:rsidR="003B37ED" w:rsidRPr="008723CA" w:rsidRDefault="003B37ED" w:rsidP="003B37E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96BD10" w14:textId="2C70889F" w:rsidR="003B37ED" w:rsidRPr="007C1777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S5-225661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DFCAFA" w14:textId="743608A3" w:rsidR="003B37ED" w:rsidRPr="007C1777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28.830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7AD38D" w14:textId="57F63CFD" w:rsidR="003B37ED" w:rsidRPr="00661374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ar-SA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F12B64B" w14:textId="71D26586" w:rsidR="003B37ED" w:rsidRPr="008723CA" w:rsidRDefault="003B37ED" w:rsidP="003B37ED">
            <w:pPr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E82EA4" w14:textId="66AD78F2" w:rsidR="003B37ED" w:rsidRPr="00AF1FD0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highlight w:val="yellow"/>
                <w:lang w:eastAsia="ar-SA"/>
              </w:rPr>
            </w:pPr>
            <w:r w:rsidRPr="00AF1FD0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29 Aug.</w:t>
            </w:r>
            <w:r w:rsidRPr="00911304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5229CA" w14:textId="3B26C0A9" w:rsidR="003B37ED" w:rsidRPr="00237895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237895">
              <w:rPr>
                <w:rFonts w:ascii="Arial" w:eastAsiaTheme="minorHAnsi" w:hAnsi="Arial" w:cs="Arial"/>
                <w:sz w:val="18"/>
                <w:szCs w:val="18"/>
              </w:rPr>
              <w:t>30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19E68D" w14:textId="41D405F4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31</w:t>
            </w: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 xml:space="preserve">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AE8397" w14:textId="62BC92EA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3B37ED" w:rsidRPr="00401776" w14:paraId="51CF7233" w14:textId="77777777" w:rsidTr="006C1E1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EAC86C" w14:textId="7641D18D" w:rsidR="003B37ED" w:rsidRPr="008723CA" w:rsidRDefault="003B37ED" w:rsidP="003B37E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178A1D" w14:textId="58B9E836" w:rsidR="003B37ED" w:rsidRPr="007C1777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6BC677" w14:textId="77777777" w:rsidR="003B37ED" w:rsidRPr="007C1777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28.838</w:t>
            </w:r>
          </w:p>
          <w:p w14:paraId="161A3AD4" w14:textId="26A99E32" w:rsidR="003B37ED" w:rsidRPr="007C1777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color w:val="00B050"/>
                <w:sz w:val="18"/>
                <w:szCs w:val="18"/>
                <w:lang w:eastAsia="ar-SA"/>
              </w:rPr>
              <w:t>(Not needed; no approved pCRs)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4F9BA5" w14:textId="6F0E5122" w:rsidR="003B37ED" w:rsidRPr="00661374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412BBDC" w14:textId="134B6650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BD9784" w14:textId="49F58244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6A61B4" w14:textId="4EA0C056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533282B" w14:textId="4DD61D40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98DFD3" w14:textId="4CAE17DB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3B37ED" w:rsidRPr="00401776" w14:paraId="44E66EC1" w14:textId="77777777" w:rsidTr="00AF1FD0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5CF27C" w14:textId="56110582" w:rsidR="003B37ED" w:rsidRPr="008723CA" w:rsidRDefault="003B37ED" w:rsidP="003B37E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CF3E5C" w14:textId="0A2825F8" w:rsidR="003B37ED" w:rsidRPr="007C1777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S5-225663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983BEC" w14:textId="414540EF" w:rsidR="003B37ED" w:rsidRPr="007C1777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28.925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3F80D0" w14:textId="18D8E040" w:rsidR="003B37ED" w:rsidRPr="00661374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53D6841" w14:textId="65B0C82D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D56466" w14:textId="2D671855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8796E47" w14:textId="07FF82B4" w:rsidR="003B37ED" w:rsidRPr="009745B9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9745B9">
              <w:rPr>
                <w:rFonts w:ascii="Arial" w:eastAsiaTheme="minorHAnsi" w:hAnsi="Arial" w:cs="Arial"/>
                <w:sz w:val="18"/>
                <w:szCs w:val="18"/>
              </w:rPr>
              <w:t>2</w:t>
            </w:r>
            <w:r w:rsidRPr="00F358AC">
              <w:rPr>
                <w:rFonts w:ascii="Arial" w:eastAsiaTheme="minorHAnsi" w:hAnsi="Arial" w:cs="Arial"/>
                <w:sz w:val="18"/>
                <w:szCs w:val="18"/>
              </w:rPr>
              <w:t>9</w:t>
            </w:r>
            <w:r w:rsidRPr="009745B9">
              <w:rPr>
                <w:rFonts w:ascii="Arial" w:eastAsiaTheme="minorHAnsi" w:hAnsi="Arial" w:cs="Arial"/>
                <w:sz w:val="18"/>
                <w:szCs w:val="18"/>
              </w:rPr>
              <w:t xml:space="preserve">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886FBC" w14:textId="669E36BC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30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33663F" w14:textId="368315DC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B37ED" w:rsidRPr="00401776" w14:paraId="0DB1E16F" w14:textId="77777777" w:rsidTr="00AF1FD0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33C34B" w14:textId="660D2CA8" w:rsidR="003B37ED" w:rsidRPr="008723CA" w:rsidRDefault="003B37ED" w:rsidP="003B37E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D804A3" w14:textId="531FBF68" w:rsidR="003B37ED" w:rsidRPr="007C1777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S5-225664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36CCBD" w14:textId="03FECF8D" w:rsidR="003B37ED" w:rsidRPr="007C1777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28.831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593B51" w14:textId="616D14BC" w:rsidR="003B37ED" w:rsidRPr="00661374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ar-SA"/>
              </w:rPr>
              <w:t>Nokia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4453EF0" w14:textId="49FC62BA" w:rsidR="003B37ED" w:rsidRPr="008723CA" w:rsidRDefault="003B37ED" w:rsidP="003B37ED">
            <w:pPr>
              <w:widowControl w:val="0"/>
              <w:adjustRightInd w:val="0"/>
              <w:spacing w:after="0"/>
              <w:ind w:left="144" w:hanging="14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8C2C9D" w14:textId="50EB299A" w:rsidR="003B37ED" w:rsidRPr="008723CA" w:rsidRDefault="003B37ED" w:rsidP="003B37ED">
            <w:pPr>
              <w:widowControl w:val="0"/>
              <w:adjustRightInd w:val="0"/>
              <w:spacing w:after="0"/>
              <w:ind w:left="144" w:hanging="14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988269" w14:textId="7045F699" w:rsidR="003B37ED" w:rsidRPr="009745B9" w:rsidRDefault="003B37ED" w:rsidP="003B37ED">
            <w:pPr>
              <w:widowControl w:val="0"/>
              <w:adjustRightInd w:val="0"/>
              <w:spacing w:after="0"/>
              <w:ind w:left="144" w:hanging="14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5B9">
              <w:rPr>
                <w:rFonts w:ascii="Arial" w:eastAsiaTheme="minorHAnsi" w:hAnsi="Arial" w:cs="Arial"/>
                <w:sz w:val="18"/>
                <w:szCs w:val="18"/>
              </w:rPr>
              <w:t>2</w:t>
            </w:r>
            <w:r w:rsidRPr="00F358AC">
              <w:rPr>
                <w:rFonts w:ascii="Arial" w:eastAsiaTheme="minorHAnsi" w:hAnsi="Arial" w:cs="Arial"/>
                <w:sz w:val="18"/>
                <w:szCs w:val="18"/>
              </w:rPr>
              <w:t>9</w:t>
            </w:r>
            <w:r w:rsidRPr="009745B9">
              <w:rPr>
                <w:rFonts w:ascii="Arial" w:eastAsiaTheme="minorHAnsi" w:hAnsi="Arial" w:cs="Arial"/>
                <w:sz w:val="18"/>
                <w:szCs w:val="18"/>
              </w:rPr>
              <w:t xml:space="preserve">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CFEE41" w14:textId="36E37F9C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30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F4140B" w14:textId="50A34C80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B37ED" w:rsidRPr="00401776" w14:paraId="529207D5" w14:textId="77777777" w:rsidTr="00AF1FD0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22277A" w14:textId="22772078" w:rsidR="003B37ED" w:rsidRPr="008723CA" w:rsidRDefault="003B37ED" w:rsidP="003B37E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517073" w14:textId="30C15933" w:rsidR="003B37ED" w:rsidRPr="007C1777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S5-225665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53D2CD" w14:textId="0487B865" w:rsidR="003B37ED" w:rsidRPr="007C1777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28.832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CAF950" w14:textId="65B9BD60" w:rsidR="003B37ED" w:rsidRPr="00661374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ar-SA"/>
              </w:rPr>
              <w:t>China Unicom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CB28B0" w14:textId="7264677D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E4AB60" w14:textId="78715F53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8F47A2" w14:textId="573FC6AE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BBEFD0" w14:textId="28793381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29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EBCFDC" w14:textId="4CB99901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B37ED" w:rsidRPr="00401776" w14:paraId="50225939" w14:textId="77777777" w:rsidTr="00AF1FD0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435936" w14:textId="4F256399" w:rsidR="003B37ED" w:rsidRPr="008723CA" w:rsidRDefault="003B37ED" w:rsidP="003B37E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C2367E" w14:textId="21A2FF0B" w:rsidR="003B37ED" w:rsidRPr="007C1777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S5-225666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B183B9" w14:textId="051F0372" w:rsidR="003B37ED" w:rsidRPr="007C1777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28.833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17251A" w14:textId="11D3D39B" w:rsidR="003B37ED" w:rsidRPr="00661374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ar-SA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1F72891" w14:textId="10E31229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DC1F83" w14:textId="731FCF88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4B1C073" w14:textId="44B5E7DD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30F024" w14:textId="072F9D99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29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797249" w14:textId="48BDAF14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B37ED" w:rsidRPr="00401776" w14:paraId="78BCD682" w14:textId="77777777" w:rsidTr="00AF1FD0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FDA55D" w14:textId="686AD3C6" w:rsidR="003B37ED" w:rsidRPr="008723CA" w:rsidRDefault="003B37ED" w:rsidP="003B37E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BD93D0" w14:textId="066994B7" w:rsidR="003B37ED" w:rsidRPr="007C1777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S5-225667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DC60C9" w14:textId="1B7AD4D3" w:rsidR="003B37ED" w:rsidRPr="007C1777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28.834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79F122" w14:textId="524359CC" w:rsidR="003B37ED" w:rsidRPr="00661374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ar-SA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02497B1" w14:textId="114A44BB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DC4255" w14:textId="597D480F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E99955" w14:textId="118CDD48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AC45A4" w14:textId="2FF26A75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29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F896C5" w14:textId="01EADC54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B37ED" w:rsidRPr="00401776" w14:paraId="6C25D442" w14:textId="77777777" w:rsidTr="006C1E1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7E3C59" w14:textId="654B420C" w:rsidR="003B37ED" w:rsidRPr="008723CA" w:rsidRDefault="003B37ED" w:rsidP="003B37E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DE1DBE" w14:textId="7CD8DB52" w:rsidR="003B37ED" w:rsidRPr="007C1777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S5-225668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27BBCA" w14:textId="2662CE6E" w:rsidR="003B37ED" w:rsidRPr="007C1777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28.835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5C364F" w14:textId="37960C55" w:rsidR="003B37ED" w:rsidRPr="00661374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ar-SA"/>
              </w:rPr>
              <w:t>China Unicom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B9C4D57" w14:textId="693B75CD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4FD7E0" w14:textId="06B93E47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197AF9" w14:textId="6411DE62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8F910D" w14:textId="2A13437B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29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BC7D75" w14:textId="40108BAB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B37ED" w:rsidRPr="00401776" w14:paraId="31731673" w14:textId="77777777" w:rsidTr="00AF1FD0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4CD141" w14:textId="1331AE83" w:rsidR="003B37ED" w:rsidRPr="008723CA" w:rsidRDefault="003B37ED" w:rsidP="003B37E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046608" w14:textId="1263DF77" w:rsidR="003B37ED" w:rsidRPr="007C1777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S5-225669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CB1C52" w14:textId="1C808FC1" w:rsidR="003B37ED" w:rsidRPr="007C1777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28.837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0A5758" w14:textId="0B17A972" w:rsidR="003B37ED" w:rsidRPr="00661374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ar-SA"/>
              </w:rPr>
              <w:t>Nokia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9C5B7D6" w14:textId="29231855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2A8A19" w14:textId="5FE966F0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00B693" w14:textId="5842307C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6908E8" w14:textId="55CB02A0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29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878E82" w14:textId="6830965B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B37ED" w:rsidRPr="00401776" w14:paraId="58B7C9C3" w14:textId="77777777" w:rsidTr="00AF1FD0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31121F" w14:textId="74009D7F" w:rsidR="003B37ED" w:rsidRPr="008723CA" w:rsidRDefault="003B37ED" w:rsidP="003B37E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90E8A9" w14:textId="25CC3516" w:rsidR="003B37ED" w:rsidRPr="007C1777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S5-225671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3A541D" w14:textId="261D4916" w:rsidR="003B37ED" w:rsidRPr="007C1777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28.841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B9C9A2" w14:textId="4C899E65" w:rsidR="003B37ED" w:rsidRPr="00661374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ar-SA"/>
              </w:rPr>
              <w:t>China Unicom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C79114F" w14:textId="42694D12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99EC25" w14:textId="316B4997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054FBC" w14:textId="7E4AED45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D0C8B8" w14:textId="2B04FFEB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29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B12A7C" w14:textId="79DAB28F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B37ED" w:rsidRPr="00401776" w14:paraId="3F449EDA" w14:textId="77777777" w:rsidTr="00AF1FD0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41B34" w14:textId="56A6FD08" w:rsidR="003B37ED" w:rsidRPr="008723CA" w:rsidRDefault="003B37ED" w:rsidP="003B37E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5459CF" w14:textId="568E5485" w:rsidR="003B37ED" w:rsidRPr="007C1777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S5-225672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060B5A" w14:textId="2D4D4543" w:rsidR="003B37ED" w:rsidRPr="007C1777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28.907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EE5B87" w14:textId="0866F81B" w:rsidR="003B37ED" w:rsidRPr="00661374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3A3019" w14:textId="1FD32102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53F1B1" w14:textId="0C9BD965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6BFF7F" w14:textId="1B7D634F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359011" w14:textId="56011022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29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E4A96D" w14:textId="01D4CFAF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B37ED" w:rsidRPr="00401776" w14:paraId="626CE0FC" w14:textId="77777777" w:rsidTr="00AF1FD0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8EEC62" w14:textId="5F460B53" w:rsidR="003B37ED" w:rsidRPr="008723CA" w:rsidRDefault="003B37ED" w:rsidP="003B37E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0F479C" w14:textId="7148D256" w:rsidR="003B37ED" w:rsidRPr="007C1777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S5-225673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3B2DFA" w14:textId="11BA25BB" w:rsidR="003B37ED" w:rsidRPr="007C1777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28.913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5F7E80" w14:textId="2D462D68" w:rsidR="003B37ED" w:rsidRPr="00661374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084D48E" w14:textId="01A60599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DB468B" w14:textId="0336071F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2E1F2F" w14:textId="34578F43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6F1C01" w14:textId="5C300C31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29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92023F" w14:textId="3A50A6AB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B37ED" w:rsidRPr="00401776" w14:paraId="3D137F12" w14:textId="77777777" w:rsidTr="00AF1FD0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000E70" w14:textId="1D2D4CD1" w:rsidR="003B37ED" w:rsidRPr="008723CA" w:rsidRDefault="003B37ED" w:rsidP="003B37E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368341" w14:textId="7848CAA4" w:rsidR="003B37ED" w:rsidRPr="007C1777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S5-225674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5620AB" w14:textId="1B92E9F2" w:rsidR="003B37ED" w:rsidRPr="007C1777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28.829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0019C" w14:textId="6E259FD6" w:rsidR="003B37ED" w:rsidRPr="00661374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ar-SA"/>
              </w:rPr>
              <w:t>Samsung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0BA8E12" w14:textId="59317714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E91E8F" w14:textId="7B906CD7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461B81" w14:textId="2C2E5958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9A0F9D" w14:textId="4316CA0F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29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55B527" w14:textId="5C52766B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B37ED" w:rsidRPr="00401776" w14:paraId="4D6094B2" w14:textId="77777777" w:rsidTr="00AF1FD0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CB4296" w14:textId="6DE8A359" w:rsidR="003B37ED" w:rsidRPr="008723CA" w:rsidRDefault="003B37ED" w:rsidP="003B37E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C650F4" w14:textId="3471B40D" w:rsidR="003B37ED" w:rsidRPr="007C1777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S5-225675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1C8006" w14:textId="0915325D" w:rsidR="003B37ED" w:rsidRPr="007C1777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28.863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6848C9" w14:textId="0D39D2E2" w:rsidR="003B37ED" w:rsidRPr="00661374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9BD225B" w14:textId="59B21275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DBE701" w14:textId="0F0580F5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A3A0B6C" w14:textId="09265E96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D50407" w14:textId="6295BFF6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29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08598F" w14:textId="25F21916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B37ED" w:rsidRPr="00401776" w14:paraId="425DCB06" w14:textId="77777777" w:rsidTr="00AF1FD0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355106" w14:textId="10CF7ABB" w:rsidR="003B37ED" w:rsidRPr="008723CA" w:rsidRDefault="003B37ED" w:rsidP="003B37E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721D48" w14:textId="7E5BEB4F" w:rsidR="003B37ED" w:rsidRPr="007C1777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S5-225676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DA45A6" w14:textId="275F3348" w:rsidR="003B37ED" w:rsidRPr="007C1777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28.865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AEB9C3" w14:textId="0A3F151F" w:rsidR="003B37ED" w:rsidRPr="00661374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193A1E" w14:textId="25C7D96A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D7674B" w14:textId="43B610D7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A26C49" w14:textId="20075D43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20DD4C" w14:textId="53B916DD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29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D68FF8" w14:textId="7EAF0D20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B37ED" w:rsidRPr="00401776" w14:paraId="7FBF5317" w14:textId="77777777" w:rsidTr="00AF1FD0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428C49" w14:textId="02A412E8" w:rsidR="003B37ED" w:rsidRPr="008723CA" w:rsidRDefault="003B37ED" w:rsidP="003B37E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0C8910" w14:textId="3119F013" w:rsidR="003B37ED" w:rsidRPr="007C1777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S5-225677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F2FBA9" w14:textId="4B1BCA04" w:rsidR="003B37ED" w:rsidRPr="007C1777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28.824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AD5BDD" w14:textId="0421CF60" w:rsidR="003B37ED" w:rsidRPr="00661374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ar-SA"/>
              </w:rPr>
              <w:t>Alibaba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3A9DC1E" w14:textId="7EEC808F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6E3287" w14:textId="22434EF9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C9557C1" w14:textId="559192BA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548AEA" w14:textId="1C977399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29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61F9F7" w14:textId="793A6881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B37ED" w:rsidRPr="00401776" w14:paraId="6CF1138F" w14:textId="77777777" w:rsidTr="00AF1FD0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E39BCE" w14:textId="6B75FFE2" w:rsidR="003B37ED" w:rsidRPr="008723CA" w:rsidRDefault="003B37ED" w:rsidP="003B37E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61374">
              <w:rPr>
                <w:rFonts w:ascii="Arial" w:hAnsi="Arial" w:cs="Arial"/>
                <w:sz w:val="18"/>
                <w:szCs w:val="18"/>
                <w:lang w:eastAsia="zh-CN"/>
              </w:rPr>
              <w:t>.10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DD10D1" w14:textId="201D5A23" w:rsidR="003B37ED" w:rsidRPr="007C1777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S5-225678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DAF9BE" w14:textId="2117B666" w:rsidR="003B37ED" w:rsidRPr="007C1777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  <w:lang w:eastAsia="ar-SA"/>
              </w:rPr>
              <w:t>Latest draft TR 28.903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ABC35E" w14:textId="25BD3E0C" w:rsidR="003B37ED" w:rsidRPr="00661374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172C2B7" w14:textId="520CF1F9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A4D0F4" w14:textId="37045802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Aug.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F0FEC0" w14:textId="4CB6DD09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69EAFC" w14:textId="50C81858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29 Aug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689A37" w14:textId="275ACEFF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3B37ED" w:rsidRPr="00401776" w14:paraId="3E4356A5" w14:textId="77777777" w:rsidTr="00A01DBF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3B37ED" w:rsidRPr="00661374" w:rsidRDefault="003B37ED" w:rsidP="003B37E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3B37ED" w:rsidRPr="007C1777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3B37ED" w:rsidRPr="007C1777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3B37ED" w:rsidRPr="008723CA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E1FB30" w14:textId="4CBF794A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3B37ED" w:rsidRPr="00401776" w14:paraId="25EEAFA5" w14:textId="77777777" w:rsidTr="006C1E1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87D8EF1" w14:textId="0E323465" w:rsidR="003B37ED" w:rsidRPr="00661374" w:rsidRDefault="003B37ED" w:rsidP="003B37E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8723CA">
              <w:rPr>
                <w:rFonts w:ascii="Arial" w:hAnsi="Arial" w:cs="Arial"/>
                <w:sz w:val="18"/>
                <w:szCs w:val="18"/>
              </w:rPr>
              <w:t>7.5.1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10ACAE" w14:textId="77777777" w:rsidR="003B37ED" w:rsidRPr="00F358AC" w:rsidRDefault="003B37ED" w:rsidP="003B37E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13E18FDE" w14:textId="5E0966B2" w:rsidR="003B37ED" w:rsidRPr="00F358AC" w:rsidRDefault="003B37ED" w:rsidP="003B37E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F358AC">
              <w:rPr>
                <w:rFonts w:ascii="Arial" w:hAnsi="Arial" w:cs="Arial"/>
                <w:sz w:val="18"/>
                <w:szCs w:val="18"/>
                <w:lang w:eastAsia="ar-SA"/>
              </w:rPr>
              <w:t>S5-225715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8E2BB" w14:textId="1EFB0352" w:rsidR="003B37ED" w:rsidRPr="007C1777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color w:val="312E25"/>
                <w:sz w:val="18"/>
                <w:szCs w:val="18"/>
              </w:rPr>
              <w:t>Draft TR 32.847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FF0AC9" w14:textId="1EBB11F2" w:rsidR="003B37ED" w:rsidRPr="008723CA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color w:val="312E25"/>
                <w:sz w:val="18"/>
                <w:szCs w:val="18"/>
              </w:rPr>
              <w:t>MATRIXX Software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64D753F" w14:textId="09AC2A63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497BC84" w14:textId="198023C8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25.Aug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27EA7F" w14:textId="0E85D03A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2F1FDBD" w14:textId="77777777" w:rsidR="003B37ED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  <w:p w14:paraId="625BDC1B" w14:textId="48A0430E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9</w:t>
            </w:r>
            <w:r w:rsidRPr="00F15458">
              <w:rPr>
                <w:rFonts w:ascii="Arial" w:eastAsiaTheme="minorHAnsi" w:hAnsi="Arial" w:cs="Arial"/>
                <w:sz w:val="18"/>
                <w:szCs w:val="18"/>
              </w:rPr>
              <w:t xml:space="preserve"> Aug 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17ED11" w14:textId="4739529E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3B37ED" w:rsidRPr="00401776" w14:paraId="7592E013" w14:textId="77777777" w:rsidTr="006C1E1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0D51A31" w14:textId="3419BD0D" w:rsidR="003B37ED" w:rsidRPr="00661374" w:rsidRDefault="003B37ED" w:rsidP="003B37E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8723CA">
              <w:rPr>
                <w:rFonts w:ascii="Arial" w:hAnsi="Arial" w:cs="Arial"/>
                <w:sz w:val="18"/>
                <w:szCs w:val="18"/>
              </w:rPr>
              <w:t xml:space="preserve">7.5.2 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5AAE0F" w14:textId="466D1C4C" w:rsidR="003B37ED" w:rsidRPr="00F358AC" w:rsidRDefault="003B37ED" w:rsidP="003B37E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F358AC">
              <w:rPr>
                <w:rFonts w:ascii="Arial" w:hAnsi="Arial" w:cs="Arial"/>
                <w:sz w:val="18"/>
                <w:szCs w:val="18"/>
                <w:lang w:eastAsia="ar-SA"/>
              </w:rPr>
              <w:t>S5-225733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42A47" w14:textId="62E36999" w:rsidR="003B37ED" w:rsidRPr="007C1777" w:rsidRDefault="003B37ED" w:rsidP="003B37E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color w:val="312E25"/>
                <w:sz w:val="18"/>
                <w:szCs w:val="18"/>
                <w:lang w:val="en-US"/>
              </w:rPr>
              <w:t>Presentation of TR 28.826 for Information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669B72" w14:textId="4956F231" w:rsidR="003B37ED" w:rsidRPr="008723CA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color w:val="312E25"/>
                <w:sz w:val="18"/>
                <w:szCs w:val="18"/>
              </w:rPr>
              <w:t>Ericsson LM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46619FE" w14:textId="3A75BDD6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FFD3E1" w14:textId="1D05C21A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25.Aug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7037D5" w14:textId="3E91F406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D234BC4" w14:textId="77777777" w:rsidR="003B37ED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  <w:p w14:paraId="6C1A98BA" w14:textId="4E1E8C46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9</w:t>
            </w:r>
            <w:r w:rsidRPr="00F15458">
              <w:rPr>
                <w:rFonts w:ascii="Arial" w:eastAsiaTheme="minorHAnsi" w:hAnsi="Arial" w:cs="Arial"/>
                <w:sz w:val="18"/>
                <w:szCs w:val="18"/>
              </w:rPr>
              <w:t xml:space="preserve"> Aug 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621A2C" w14:textId="04F82CD4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d3 approved</w:t>
            </w:r>
          </w:p>
        </w:tc>
      </w:tr>
      <w:tr w:rsidR="003B37ED" w:rsidRPr="00401776" w14:paraId="4F138253" w14:textId="77777777" w:rsidTr="006C1E1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19228AE" w14:textId="60C34AD7" w:rsidR="003B37ED" w:rsidRPr="00661374" w:rsidRDefault="003B37ED" w:rsidP="003B37E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8723CA">
              <w:rPr>
                <w:rFonts w:ascii="Arial" w:hAnsi="Arial" w:cs="Arial"/>
                <w:sz w:val="18"/>
                <w:szCs w:val="18"/>
              </w:rPr>
              <w:t xml:space="preserve">7.5.2 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64DD33" w14:textId="77777777" w:rsidR="003B37ED" w:rsidRPr="00F358AC" w:rsidRDefault="003B37ED" w:rsidP="003B37E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14:paraId="1F2F6A56" w14:textId="187D089C" w:rsidR="003B37ED" w:rsidRPr="00F358AC" w:rsidRDefault="003B37ED" w:rsidP="003B37E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F358AC">
              <w:rPr>
                <w:rFonts w:ascii="Arial" w:hAnsi="Arial" w:cs="Arial"/>
                <w:sz w:val="18"/>
                <w:szCs w:val="18"/>
                <w:lang w:eastAsia="ar-SA"/>
              </w:rPr>
              <w:t>S5-225716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F37E3" w14:textId="093B4EF8" w:rsidR="003B37ED" w:rsidRPr="007C1777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color w:val="312E25"/>
                <w:sz w:val="18"/>
                <w:szCs w:val="18"/>
              </w:rPr>
              <w:t>Draft TR 28.826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DFE6B7" w14:textId="43514268" w:rsidR="003B37ED" w:rsidRPr="008723CA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color w:val="312E25"/>
                <w:sz w:val="18"/>
                <w:szCs w:val="18"/>
              </w:rPr>
              <w:t>Ericsson LM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3A2E002" w14:textId="1F6D601B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788B49" w14:textId="650CA1CA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25.Aug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845233" w14:textId="004B5171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FDC7ADC" w14:textId="77777777" w:rsidR="003B37ED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  <w:p w14:paraId="385250D6" w14:textId="08622C75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9</w:t>
            </w:r>
            <w:r w:rsidRPr="00F15458">
              <w:rPr>
                <w:rFonts w:ascii="Arial" w:eastAsiaTheme="minorHAnsi" w:hAnsi="Arial" w:cs="Arial"/>
                <w:sz w:val="18"/>
                <w:szCs w:val="18"/>
              </w:rPr>
              <w:t xml:space="preserve"> Aug 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F3E135" w14:textId="39503283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3B37ED" w:rsidRPr="00401776" w14:paraId="79CC8BB4" w14:textId="77777777" w:rsidTr="00AF1FD0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E039D9E" w14:textId="3EA32F45" w:rsidR="003B37ED" w:rsidRPr="008723CA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</w:rPr>
              <w:t>7.5.3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28658" w14:textId="1C243584" w:rsidR="003B37ED" w:rsidRPr="00F358AC" w:rsidRDefault="003B37ED" w:rsidP="003B37E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F358AC">
              <w:rPr>
                <w:rFonts w:ascii="Arial" w:hAnsi="Arial" w:cs="Arial"/>
                <w:sz w:val="18"/>
                <w:szCs w:val="18"/>
                <w:lang w:eastAsia="ar-SA"/>
              </w:rPr>
              <w:t>S5-225717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A8D6E7" w14:textId="1DE4FD91" w:rsidR="003B37ED" w:rsidRPr="007C1777" w:rsidRDefault="003B37ED" w:rsidP="003B37ED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7C1777">
              <w:rPr>
                <w:rFonts w:ascii="Arial" w:hAnsi="Arial" w:cs="Arial"/>
                <w:color w:val="312E25"/>
                <w:sz w:val="18"/>
                <w:szCs w:val="18"/>
              </w:rPr>
              <w:t>Draft TR 28.827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493C33" w14:textId="74E05F04" w:rsidR="003B37ED" w:rsidRPr="008723CA" w:rsidRDefault="003B37ED" w:rsidP="003B37E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723CA">
              <w:rPr>
                <w:rFonts w:ascii="Arial" w:hAnsi="Arial" w:cs="Arial"/>
                <w:color w:val="312E25"/>
                <w:sz w:val="18"/>
                <w:szCs w:val="18"/>
              </w:rPr>
              <w:t>Ericsson LM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5658ECB" w14:textId="5EAA1742" w:rsidR="003B37ED" w:rsidRPr="008723CA" w:rsidRDefault="003B37ED" w:rsidP="003B37ED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8723C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23C9D3" w14:textId="1F9FA749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8723C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25.Aug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0299D0" w14:textId="6480058F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AE934C" w14:textId="77777777" w:rsidR="003B37ED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  <w:p w14:paraId="1AD3AB90" w14:textId="48559DEE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9</w:t>
            </w:r>
            <w:r w:rsidRPr="00F15458">
              <w:rPr>
                <w:rFonts w:ascii="Arial" w:eastAsiaTheme="minorHAnsi" w:hAnsi="Arial" w:cs="Arial"/>
                <w:sz w:val="18"/>
                <w:szCs w:val="18"/>
              </w:rPr>
              <w:t xml:space="preserve"> Aug 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697579" w14:textId="17988CB4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3B37ED" w:rsidRPr="00401776" w14:paraId="11DE73B0" w14:textId="77777777" w:rsidTr="00AF1FD0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E59CB33" w14:textId="48D0F810" w:rsidR="003B37ED" w:rsidRPr="008723CA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bookmarkStart w:id="0" w:name="_Hlk94192325"/>
            <w:r w:rsidRPr="008723CA">
              <w:rPr>
                <w:rFonts w:ascii="Arial" w:hAnsi="Arial" w:cs="Arial"/>
                <w:sz w:val="18"/>
                <w:szCs w:val="18"/>
              </w:rPr>
              <w:t>7.5.4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D51979" w14:textId="769EAA61" w:rsidR="003B37ED" w:rsidRPr="00F358AC" w:rsidRDefault="003B37ED" w:rsidP="003B37E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F358AC">
              <w:rPr>
                <w:rFonts w:ascii="Arial" w:hAnsi="Arial" w:cs="Arial"/>
                <w:sz w:val="18"/>
                <w:szCs w:val="18"/>
                <w:lang w:eastAsia="ar-SA"/>
              </w:rPr>
              <w:t>S5-225718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3F2EC5" w14:textId="3FFB503D" w:rsidR="003B37ED" w:rsidRPr="007C1777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color w:val="312E25"/>
                <w:sz w:val="18"/>
                <w:szCs w:val="18"/>
              </w:rPr>
              <w:t>Draft TR 28.828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F20021" w14:textId="2741F786" w:rsidR="003B37ED" w:rsidRPr="008723CA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color w:val="312E25"/>
                <w:sz w:val="18"/>
                <w:szCs w:val="18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0BFBAD2F" w14:textId="657BE62D" w:rsidR="003B37ED" w:rsidRPr="008723CA" w:rsidRDefault="003B37ED" w:rsidP="003B37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512FAA95" w14:textId="63E976C3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8723C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25.Aug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2CAFED0C" w14:textId="06EDE46D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525A95AE" w14:textId="77777777" w:rsidR="003B37ED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  <w:p w14:paraId="7425B3CE" w14:textId="782D0834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9</w:t>
            </w:r>
            <w:r w:rsidRPr="00F15458">
              <w:rPr>
                <w:rFonts w:ascii="Arial" w:eastAsiaTheme="minorHAnsi" w:hAnsi="Arial" w:cs="Arial"/>
                <w:sz w:val="18"/>
                <w:szCs w:val="18"/>
              </w:rPr>
              <w:t xml:space="preserve"> Aug 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656FECDB" w14:textId="72A0A47B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bookmarkEnd w:id="0"/>
      <w:tr w:rsidR="003B37ED" w:rsidRPr="00401776" w14:paraId="10D5FBAD" w14:textId="77777777" w:rsidTr="00AF1FD0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6C08476" w14:textId="0D4AC001" w:rsidR="003B37ED" w:rsidRPr="008723CA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</w:rPr>
              <w:t>7.5.4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A6676D" w14:textId="248373AD" w:rsidR="003B37ED" w:rsidRPr="00F358AC" w:rsidRDefault="003B37ED" w:rsidP="003B37E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F358AC">
              <w:rPr>
                <w:rFonts w:ascii="Arial" w:hAnsi="Arial" w:cs="Arial"/>
                <w:sz w:val="18"/>
                <w:szCs w:val="18"/>
                <w:lang w:eastAsia="ar-SA"/>
              </w:rPr>
              <w:t>S5-225758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AA229" w14:textId="3C675A00" w:rsidR="003B37ED" w:rsidRPr="007C1777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color w:val="312E25"/>
                <w:sz w:val="18"/>
                <w:szCs w:val="18"/>
                <w:lang w:val="en-US"/>
              </w:rPr>
              <w:t>Presentation of TR 28.828 for Information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8B9F0A" w14:textId="365537E9" w:rsidR="003B37ED" w:rsidRPr="008723CA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color w:val="312E25"/>
                <w:sz w:val="18"/>
                <w:szCs w:val="18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5161198D" w14:textId="06CE4FE7" w:rsidR="003B37ED" w:rsidRPr="008723CA" w:rsidRDefault="003B37ED" w:rsidP="003B37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151E04AD" w14:textId="0E7DFF25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8723C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25.Aug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3BA61B24" w14:textId="6F60ECF5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17D2EA9D" w14:textId="77777777" w:rsidR="003B37ED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  <w:p w14:paraId="6E6C1A0E" w14:textId="117F3A1E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9</w:t>
            </w:r>
            <w:r w:rsidRPr="00F15458">
              <w:rPr>
                <w:rFonts w:ascii="Arial" w:eastAsiaTheme="minorHAnsi" w:hAnsi="Arial" w:cs="Arial"/>
                <w:sz w:val="18"/>
                <w:szCs w:val="18"/>
              </w:rPr>
              <w:t xml:space="preserve"> Aug 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44306D18" w14:textId="58E54366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3B37ED" w:rsidRPr="00401776" w14:paraId="47620207" w14:textId="77777777" w:rsidTr="00AF1FD0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B7663D" w14:textId="3FEF374C" w:rsidR="003B37ED" w:rsidRPr="008723CA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</w:rPr>
              <w:lastRenderedPageBreak/>
              <w:t>7.5.5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DA05DA" w14:textId="40B36694" w:rsidR="003B37ED" w:rsidRPr="00F358AC" w:rsidRDefault="003B37ED" w:rsidP="003B37E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F358AC">
              <w:rPr>
                <w:rFonts w:ascii="Arial" w:hAnsi="Arial" w:cs="Arial"/>
                <w:sz w:val="18"/>
                <w:szCs w:val="18"/>
                <w:lang w:eastAsia="ar-SA"/>
              </w:rPr>
              <w:t>S5-225719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1F7848" w14:textId="6EAF3C64" w:rsidR="003B37ED" w:rsidRPr="007C1777" w:rsidRDefault="003B37ED" w:rsidP="003B37ED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7C1777">
              <w:rPr>
                <w:rFonts w:ascii="Arial" w:hAnsi="Arial" w:cs="Arial"/>
                <w:color w:val="312E25"/>
                <w:sz w:val="18"/>
                <w:szCs w:val="18"/>
              </w:rPr>
              <w:t>Draft TR 28.xxx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560DD8" w14:textId="129B38D3" w:rsidR="003B37ED" w:rsidRPr="008723CA" w:rsidRDefault="003B37ED" w:rsidP="003B37ED">
            <w:pP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8723CA">
              <w:rPr>
                <w:rFonts w:ascii="Arial" w:hAnsi="Arial" w:cs="Arial"/>
                <w:color w:val="312E25"/>
                <w:sz w:val="18"/>
                <w:szCs w:val="18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5C5DC6F9" w14:textId="197909A7" w:rsidR="003B37ED" w:rsidRPr="008723CA" w:rsidRDefault="003B37ED" w:rsidP="003B37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14A73570" w14:textId="12B1DBED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8723C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25.Aug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6DB9BEF6" w14:textId="746F5827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6E578A3A" w14:textId="77777777" w:rsidR="003B37ED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  <w:p w14:paraId="09DFC2D4" w14:textId="2F5EBBAC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9</w:t>
            </w:r>
            <w:r w:rsidRPr="00F15458">
              <w:rPr>
                <w:rFonts w:ascii="Arial" w:eastAsiaTheme="minorHAnsi" w:hAnsi="Arial" w:cs="Arial"/>
                <w:sz w:val="18"/>
                <w:szCs w:val="18"/>
              </w:rPr>
              <w:t xml:space="preserve"> Aug 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68420260" w14:textId="60527ED6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3B37ED" w:rsidRPr="00401776" w14:paraId="2AE5E17C" w14:textId="77777777" w:rsidTr="00AF1FD0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8C458E" w14:textId="1A044C71" w:rsidR="003B37ED" w:rsidRPr="008723CA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</w:rPr>
              <w:t>7.3</w:t>
            </w:r>
            <w:r w:rsidRPr="008723CA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5527DC" w14:textId="28CD99D5" w:rsidR="003B37ED" w:rsidRPr="00F358AC" w:rsidRDefault="003B37ED" w:rsidP="003B37E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F358AC">
              <w:rPr>
                <w:rFonts w:ascii="Arial" w:hAnsi="Arial" w:cs="Arial"/>
                <w:sz w:val="18"/>
                <w:szCs w:val="18"/>
                <w:lang w:eastAsia="ar-SA"/>
              </w:rPr>
              <w:t>S5-225731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E70382" w14:textId="1A240614" w:rsidR="003B37ED" w:rsidRPr="007C1777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</w:rPr>
              <w:t xml:space="preserve">Rel-16 CR 32.291 Update OpenAPI version  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7E4AE0" w14:textId="5F2D519B" w:rsidR="003B37ED" w:rsidRPr="00661374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4B0B3323" w14:textId="25A6D6C3" w:rsidR="003B37ED" w:rsidRPr="008723CA" w:rsidRDefault="003B37ED" w:rsidP="003B37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07B5B5A9" w14:textId="4C4ED063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8723C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25.Aug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6106D61B" w14:textId="6E95D8C2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57D8D146" w14:textId="77777777" w:rsidR="003B37ED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  <w:p w14:paraId="5E50AF1C" w14:textId="33E15C19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9</w:t>
            </w:r>
            <w:r w:rsidRPr="00F15458">
              <w:rPr>
                <w:rFonts w:ascii="Arial" w:eastAsiaTheme="minorHAnsi" w:hAnsi="Arial" w:cs="Arial"/>
                <w:sz w:val="18"/>
                <w:szCs w:val="18"/>
              </w:rPr>
              <w:t xml:space="preserve"> Aug 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585AB530" w14:textId="6796F39C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b/>
                <w:bCs/>
                <w:color w:val="00B050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3B37ED" w:rsidRPr="00401776" w14:paraId="4FB62B1E" w14:textId="77777777" w:rsidTr="00AF1FD0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3A4DCD" w14:textId="31F53889" w:rsidR="003B37ED" w:rsidRPr="008723CA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C75A4F" w14:textId="7B2F40D3" w:rsidR="003B37ED" w:rsidRPr="00F358AC" w:rsidRDefault="003B37ED" w:rsidP="003B37E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F358AC">
              <w:rPr>
                <w:rFonts w:ascii="Arial" w:hAnsi="Arial" w:cs="Arial"/>
                <w:sz w:val="18"/>
                <w:szCs w:val="18"/>
                <w:lang w:eastAsia="ar-SA"/>
              </w:rPr>
              <w:t>S5-225732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E06250" w14:textId="7341B3F6" w:rsidR="003B37ED" w:rsidRPr="007C1777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sz w:val="18"/>
                <w:szCs w:val="18"/>
              </w:rPr>
              <w:t xml:space="preserve">Rel-17 CR 32.291 Update OpenAPI version  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2885B1" w14:textId="6F3DAD32" w:rsidR="003B37ED" w:rsidRPr="00661374" w:rsidRDefault="003B37ED" w:rsidP="003B37ED">
            <w:pPr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bottom"/>
          </w:tcPr>
          <w:p w14:paraId="6A9DCBBD" w14:textId="4F93BA3A" w:rsidR="003B37ED" w:rsidRPr="008723CA" w:rsidRDefault="003B37ED" w:rsidP="003B37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23CA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429DF5D7" w14:textId="069D5623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8723C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25.Aug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40ED0D53" w14:textId="05A98FC7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26 Aug 22:00 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250CA148" w14:textId="77777777" w:rsidR="003B37ED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  <w:p w14:paraId="61250949" w14:textId="7094196D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15458">
              <w:rPr>
                <w:rFonts w:ascii="Arial" w:eastAsiaTheme="minorHAnsi" w:hAnsi="Arial" w:cs="Arial"/>
                <w:sz w:val="18"/>
                <w:szCs w:val="18"/>
              </w:rPr>
              <w:t>2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9</w:t>
            </w:r>
            <w:r w:rsidRPr="00F15458">
              <w:rPr>
                <w:rFonts w:ascii="Arial" w:eastAsiaTheme="minorHAnsi" w:hAnsi="Arial" w:cs="Arial"/>
                <w:sz w:val="18"/>
                <w:szCs w:val="18"/>
              </w:rPr>
              <w:t xml:space="preserve"> Aug 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64E21114" w14:textId="7CA0555E" w:rsidR="003B37ED" w:rsidRPr="008723CA" w:rsidRDefault="003B37ED" w:rsidP="003B37E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b/>
                <w:bCs/>
                <w:color w:val="00B050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2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8C92F" w14:textId="77777777" w:rsidR="00AC2D28" w:rsidRDefault="00AC2D28">
      <w:r>
        <w:separator/>
      </w:r>
    </w:p>
  </w:endnote>
  <w:endnote w:type="continuationSeparator" w:id="0">
    <w:p w14:paraId="0D4DCD0F" w14:textId="77777777" w:rsidR="00AC2D28" w:rsidRDefault="00AC2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FBF7A" w14:textId="77777777" w:rsidR="00AC2D28" w:rsidRDefault="00AC2D28">
      <w:r>
        <w:separator/>
      </w:r>
    </w:p>
  </w:footnote>
  <w:footnote w:type="continuationSeparator" w:id="0">
    <w:p w14:paraId="79DF6794" w14:textId="77777777" w:rsidR="00AC2D28" w:rsidRDefault="00AC2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7"/>
  </w:num>
  <w:num w:numId="9">
    <w:abstractNumId w:val="21"/>
  </w:num>
  <w:num w:numId="10">
    <w:abstractNumId w:val="24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3"/>
  </w:num>
  <w:num w:numId="22">
    <w:abstractNumId w:val="19"/>
  </w:num>
  <w:num w:numId="23">
    <w:abstractNumId w:val="22"/>
  </w:num>
  <w:num w:numId="24">
    <w:abstractNumId w:val="17"/>
  </w:num>
  <w:num w:numId="25">
    <w:abstractNumId w:val="26"/>
  </w:num>
  <w:num w:numId="26">
    <w:abstractNumId w:val="14"/>
  </w:num>
  <w:num w:numId="27">
    <w:abstractNumId w:val="25"/>
  </w:num>
  <w:num w:numId="28">
    <w:abstractNumId w:val="1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32CC"/>
    <w:rsid w:val="000038E0"/>
    <w:rsid w:val="00004389"/>
    <w:rsid w:val="000044FB"/>
    <w:rsid w:val="0000467E"/>
    <w:rsid w:val="00004E50"/>
    <w:rsid w:val="0000537E"/>
    <w:rsid w:val="00005422"/>
    <w:rsid w:val="0000562D"/>
    <w:rsid w:val="000056EA"/>
    <w:rsid w:val="00007711"/>
    <w:rsid w:val="00007B22"/>
    <w:rsid w:val="00010047"/>
    <w:rsid w:val="000112D0"/>
    <w:rsid w:val="00011438"/>
    <w:rsid w:val="000116A9"/>
    <w:rsid w:val="00011813"/>
    <w:rsid w:val="0001203B"/>
    <w:rsid w:val="00012497"/>
    <w:rsid w:val="000124CB"/>
    <w:rsid w:val="000128BE"/>
    <w:rsid w:val="000138FB"/>
    <w:rsid w:val="000139E7"/>
    <w:rsid w:val="000139E8"/>
    <w:rsid w:val="00014278"/>
    <w:rsid w:val="000142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730B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6213"/>
    <w:rsid w:val="00036BB1"/>
    <w:rsid w:val="0003726C"/>
    <w:rsid w:val="0003778B"/>
    <w:rsid w:val="000377DB"/>
    <w:rsid w:val="00040BA1"/>
    <w:rsid w:val="0004121F"/>
    <w:rsid w:val="0004189C"/>
    <w:rsid w:val="0004263C"/>
    <w:rsid w:val="00042E71"/>
    <w:rsid w:val="000432C6"/>
    <w:rsid w:val="000437B5"/>
    <w:rsid w:val="00043831"/>
    <w:rsid w:val="00043844"/>
    <w:rsid w:val="00043927"/>
    <w:rsid w:val="00043AC4"/>
    <w:rsid w:val="00043BD6"/>
    <w:rsid w:val="00044719"/>
    <w:rsid w:val="00045237"/>
    <w:rsid w:val="00045ABB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8F8"/>
    <w:rsid w:val="000612EC"/>
    <w:rsid w:val="0006161B"/>
    <w:rsid w:val="00061A7E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D41"/>
    <w:rsid w:val="00070179"/>
    <w:rsid w:val="00070EAF"/>
    <w:rsid w:val="00071B1B"/>
    <w:rsid w:val="00071C81"/>
    <w:rsid w:val="00071CFE"/>
    <w:rsid w:val="00073797"/>
    <w:rsid w:val="000737B9"/>
    <w:rsid w:val="00073A7B"/>
    <w:rsid w:val="00073B42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61FE"/>
    <w:rsid w:val="000779E8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F96"/>
    <w:rsid w:val="00086054"/>
    <w:rsid w:val="000866E5"/>
    <w:rsid w:val="00087B02"/>
    <w:rsid w:val="00087BFF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957"/>
    <w:rsid w:val="000930C8"/>
    <w:rsid w:val="00093593"/>
    <w:rsid w:val="0009361C"/>
    <w:rsid w:val="00093A6F"/>
    <w:rsid w:val="00093B25"/>
    <w:rsid w:val="000968EB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4050"/>
    <w:rsid w:val="000B469D"/>
    <w:rsid w:val="000B4A81"/>
    <w:rsid w:val="000B4B22"/>
    <w:rsid w:val="000B4F03"/>
    <w:rsid w:val="000B57E6"/>
    <w:rsid w:val="000B5AA3"/>
    <w:rsid w:val="000B5F67"/>
    <w:rsid w:val="000B6072"/>
    <w:rsid w:val="000B657F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A65"/>
    <w:rsid w:val="000D4AE0"/>
    <w:rsid w:val="000D53A3"/>
    <w:rsid w:val="000D740C"/>
    <w:rsid w:val="000D7D6E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7AD"/>
    <w:rsid w:val="000E70B2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745D"/>
    <w:rsid w:val="00107899"/>
    <w:rsid w:val="00107F94"/>
    <w:rsid w:val="00110646"/>
    <w:rsid w:val="0011093E"/>
    <w:rsid w:val="00111689"/>
    <w:rsid w:val="00111903"/>
    <w:rsid w:val="00114B2B"/>
    <w:rsid w:val="00115BD3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7F4"/>
    <w:rsid w:val="001429B2"/>
    <w:rsid w:val="00142D9A"/>
    <w:rsid w:val="00142E34"/>
    <w:rsid w:val="00143F69"/>
    <w:rsid w:val="001442D3"/>
    <w:rsid w:val="00144609"/>
    <w:rsid w:val="00144C81"/>
    <w:rsid w:val="0014517C"/>
    <w:rsid w:val="001459B7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E23"/>
    <w:rsid w:val="00152F3D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6007E"/>
    <w:rsid w:val="001607CD"/>
    <w:rsid w:val="00160E13"/>
    <w:rsid w:val="00161708"/>
    <w:rsid w:val="001623CE"/>
    <w:rsid w:val="00162529"/>
    <w:rsid w:val="00163A23"/>
    <w:rsid w:val="001649A5"/>
    <w:rsid w:val="00164B64"/>
    <w:rsid w:val="001655E4"/>
    <w:rsid w:val="0016659D"/>
    <w:rsid w:val="00166DC7"/>
    <w:rsid w:val="001671E4"/>
    <w:rsid w:val="0016729E"/>
    <w:rsid w:val="00167580"/>
    <w:rsid w:val="001713B8"/>
    <w:rsid w:val="00171733"/>
    <w:rsid w:val="001719C7"/>
    <w:rsid w:val="001726CF"/>
    <w:rsid w:val="00172B42"/>
    <w:rsid w:val="00172D23"/>
    <w:rsid w:val="0017437D"/>
    <w:rsid w:val="001753C7"/>
    <w:rsid w:val="001756F4"/>
    <w:rsid w:val="001765DC"/>
    <w:rsid w:val="001769B9"/>
    <w:rsid w:val="00176C09"/>
    <w:rsid w:val="00177BB1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724"/>
    <w:rsid w:val="00190833"/>
    <w:rsid w:val="00190C7E"/>
    <w:rsid w:val="0019117E"/>
    <w:rsid w:val="00191AC4"/>
    <w:rsid w:val="00191E10"/>
    <w:rsid w:val="00192168"/>
    <w:rsid w:val="00192D8E"/>
    <w:rsid w:val="00192F6F"/>
    <w:rsid w:val="001930FD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8F6"/>
    <w:rsid w:val="001A7152"/>
    <w:rsid w:val="001A72C0"/>
    <w:rsid w:val="001A74C9"/>
    <w:rsid w:val="001A7872"/>
    <w:rsid w:val="001B0A38"/>
    <w:rsid w:val="001B0E9C"/>
    <w:rsid w:val="001B1015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1E8"/>
    <w:rsid w:val="001C443A"/>
    <w:rsid w:val="001C449F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4284"/>
    <w:rsid w:val="001D4335"/>
    <w:rsid w:val="001D4AF6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683C"/>
    <w:rsid w:val="001E6F76"/>
    <w:rsid w:val="001E78BC"/>
    <w:rsid w:val="001E7DC0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7145"/>
    <w:rsid w:val="00207269"/>
    <w:rsid w:val="002072B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57BE"/>
    <w:rsid w:val="00226CC2"/>
    <w:rsid w:val="00227950"/>
    <w:rsid w:val="002304A5"/>
    <w:rsid w:val="00230631"/>
    <w:rsid w:val="00230EF1"/>
    <w:rsid w:val="00231402"/>
    <w:rsid w:val="002314DF"/>
    <w:rsid w:val="0023151A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C62"/>
    <w:rsid w:val="00237895"/>
    <w:rsid w:val="00240549"/>
    <w:rsid w:val="00240C90"/>
    <w:rsid w:val="0024139C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6093C"/>
    <w:rsid w:val="00261312"/>
    <w:rsid w:val="00261470"/>
    <w:rsid w:val="00261657"/>
    <w:rsid w:val="002616A2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31C"/>
    <w:rsid w:val="0027575F"/>
    <w:rsid w:val="00275CEB"/>
    <w:rsid w:val="00277027"/>
    <w:rsid w:val="00277FF1"/>
    <w:rsid w:val="0028024F"/>
    <w:rsid w:val="00280653"/>
    <w:rsid w:val="00280B0D"/>
    <w:rsid w:val="00280DDA"/>
    <w:rsid w:val="00280ECD"/>
    <w:rsid w:val="002813C1"/>
    <w:rsid w:val="00281467"/>
    <w:rsid w:val="00281D82"/>
    <w:rsid w:val="002826D8"/>
    <w:rsid w:val="00282B3F"/>
    <w:rsid w:val="0028321D"/>
    <w:rsid w:val="00283326"/>
    <w:rsid w:val="002840C7"/>
    <w:rsid w:val="00284E09"/>
    <w:rsid w:val="002859F9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564"/>
    <w:rsid w:val="002A66F1"/>
    <w:rsid w:val="002A6E1A"/>
    <w:rsid w:val="002A6E48"/>
    <w:rsid w:val="002B0B16"/>
    <w:rsid w:val="002B0D67"/>
    <w:rsid w:val="002B10E7"/>
    <w:rsid w:val="002B177B"/>
    <w:rsid w:val="002B1A94"/>
    <w:rsid w:val="002B1C83"/>
    <w:rsid w:val="002B2247"/>
    <w:rsid w:val="002B2E1E"/>
    <w:rsid w:val="002B3986"/>
    <w:rsid w:val="002B3B3E"/>
    <w:rsid w:val="002B40D2"/>
    <w:rsid w:val="002B4491"/>
    <w:rsid w:val="002B4664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CD2"/>
    <w:rsid w:val="002D0E2B"/>
    <w:rsid w:val="002D120E"/>
    <w:rsid w:val="002D1AA3"/>
    <w:rsid w:val="002D1AD2"/>
    <w:rsid w:val="002D1E3E"/>
    <w:rsid w:val="002D20E8"/>
    <w:rsid w:val="002D2A2C"/>
    <w:rsid w:val="002D494F"/>
    <w:rsid w:val="002D4C3E"/>
    <w:rsid w:val="002D57C1"/>
    <w:rsid w:val="002D5C69"/>
    <w:rsid w:val="002D6CFF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56E3"/>
    <w:rsid w:val="002E5894"/>
    <w:rsid w:val="002E5C08"/>
    <w:rsid w:val="002E61E5"/>
    <w:rsid w:val="002E6768"/>
    <w:rsid w:val="002E67A8"/>
    <w:rsid w:val="002E7D20"/>
    <w:rsid w:val="002E7F45"/>
    <w:rsid w:val="002F059E"/>
    <w:rsid w:val="002F09A9"/>
    <w:rsid w:val="002F159A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51"/>
    <w:rsid w:val="00304C69"/>
    <w:rsid w:val="00305A52"/>
    <w:rsid w:val="00305D88"/>
    <w:rsid w:val="00306331"/>
    <w:rsid w:val="00306676"/>
    <w:rsid w:val="003069C9"/>
    <w:rsid w:val="00307416"/>
    <w:rsid w:val="00310E73"/>
    <w:rsid w:val="0031111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31F4"/>
    <w:rsid w:val="00333780"/>
    <w:rsid w:val="00333855"/>
    <w:rsid w:val="00333892"/>
    <w:rsid w:val="003338A5"/>
    <w:rsid w:val="00333B69"/>
    <w:rsid w:val="003340FE"/>
    <w:rsid w:val="0033433A"/>
    <w:rsid w:val="00334390"/>
    <w:rsid w:val="00334BCC"/>
    <w:rsid w:val="00334FFD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7F0"/>
    <w:rsid w:val="00360AE6"/>
    <w:rsid w:val="00361495"/>
    <w:rsid w:val="003618D9"/>
    <w:rsid w:val="0036208F"/>
    <w:rsid w:val="00362143"/>
    <w:rsid w:val="00362DF8"/>
    <w:rsid w:val="00364112"/>
    <w:rsid w:val="003642C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441"/>
    <w:rsid w:val="003745B1"/>
    <w:rsid w:val="00374EAB"/>
    <w:rsid w:val="00374F0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73D7"/>
    <w:rsid w:val="00377766"/>
    <w:rsid w:val="0037798D"/>
    <w:rsid w:val="003808D5"/>
    <w:rsid w:val="00381096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5FC"/>
    <w:rsid w:val="00384A94"/>
    <w:rsid w:val="00384C81"/>
    <w:rsid w:val="00384D15"/>
    <w:rsid w:val="00384D58"/>
    <w:rsid w:val="00384EF3"/>
    <w:rsid w:val="00385507"/>
    <w:rsid w:val="00385710"/>
    <w:rsid w:val="00385A93"/>
    <w:rsid w:val="003863BA"/>
    <w:rsid w:val="00386A6D"/>
    <w:rsid w:val="00386D13"/>
    <w:rsid w:val="00386FF2"/>
    <w:rsid w:val="00387235"/>
    <w:rsid w:val="003876A4"/>
    <w:rsid w:val="00387CA1"/>
    <w:rsid w:val="00387E10"/>
    <w:rsid w:val="003900AC"/>
    <w:rsid w:val="00391A74"/>
    <w:rsid w:val="003922AF"/>
    <w:rsid w:val="00392D8A"/>
    <w:rsid w:val="00392E2E"/>
    <w:rsid w:val="003940F8"/>
    <w:rsid w:val="003951D6"/>
    <w:rsid w:val="00395CB6"/>
    <w:rsid w:val="00395D46"/>
    <w:rsid w:val="0039610D"/>
    <w:rsid w:val="003965D0"/>
    <w:rsid w:val="00397A04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ECE"/>
    <w:rsid w:val="003C201D"/>
    <w:rsid w:val="003C3658"/>
    <w:rsid w:val="003C36CC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6762"/>
    <w:rsid w:val="003D6AD1"/>
    <w:rsid w:val="003D734A"/>
    <w:rsid w:val="003E0A22"/>
    <w:rsid w:val="003E1491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821"/>
    <w:rsid w:val="003F7B3C"/>
    <w:rsid w:val="003F7C57"/>
    <w:rsid w:val="00400068"/>
    <w:rsid w:val="00400D20"/>
    <w:rsid w:val="004010A1"/>
    <w:rsid w:val="00401776"/>
    <w:rsid w:val="00401870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7B1"/>
    <w:rsid w:val="004058AA"/>
    <w:rsid w:val="00405AF2"/>
    <w:rsid w:val="00406087"/>
    <w:rsid w:val="004060B7"/>
    <w:rsid w:val="00406FCE"/>
    <w:rsid w:val="0040749A"/>
    <w:rsid w:val="00407DA1"/>
    <w:rsid w:val="00407DD9"/>
    <w:rsid w:val="00411350"/>
    <w:rsid w:val="00412129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B51"/>
    <w:rsid w:val="00421B4E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1212"/>
    <w:rsid w:val="0044210E"/>
    <w:rsid w:val="00442E14"/>
    <w:rsid w:val="004430AC"/>
    <w:rsid w:val="00443702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170"/>
    <w:rsid w:val="00446D77"/>
    <w:rsid w:val="0044759F"/>
    <w:rsid w:val="00447B68"/>
    <w:rsid w:val="00450783"/>
    <w:rsid w:val="004509E6"/>
    <w:rsid w:val="00450AD6"/>
    <w:rsid w:val="00450E67"/>
    <w:rsid w:val="004514E2"/>
    <w:rsid w:val="0045153C"/>
    <w:rsid w:val="00451DF9"/>
    <w:rsid w:val="00452F67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A18"/>
    <w:rsid w:val="00465305"/>
    <w:rsid w:val="00465438"/>
    <w:rsid w:val="00466816"/>
    <w:rsid w:val="00466BDA"/>
    <w:rsid w:val="00467126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7EA"/>
    <w:rsid w:val="00482E1B"/>
    <w:rsid w:val="00483B01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753E"/>
    <w:rsid w:val="004C7717"/>
    <w:rsid w:val="004C7E02"/>
    <w:rsid w:val="004D063B"/>
    <w:rsid w:val="004D141D"/>
    <w:rsid w:val="004D1CDB"/>
    <w:rsid w:val="004D282F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D0A"/>
    <w:rsid w:val="004E5FC9"/>
    <w:rsid w:val="004E694C"/>
    <w:rsid w:val="004E6AB6"/>
    <w:rsid w:val="004E6CCE"/>
    <w:rsid w:val="004E7057"/>
    <w:rsid w:val="004F017A"/>
    <w:rsid w:val="004F0712"/>
    <w:rsid w:val="004F0D43"/>
    <w:rsid w:val="004F1298"/>
    <w:rsid w:val="004F1C41"/>
    <w:rsid w:val="004F2A6D"/>
    <w:rsid w:val="004F3167"/>
    <w:rsid w:val="004F3480"/>
    <w:rsid w:val="004F4B11"/>
    <w:rsid w:val="004F4B64"/>
    <w:rsid w:val="004F5AE0"/>
    <w:rsid w:val="004F6CEC"/>
    <w:rsid w:val="004F77A6"/>
    <w:rsid w:val="004F78D6"/>
    <w:rsid w:val="0050001C"/>
    <w:rsid w:val="0050115B"/>
    <w:rsid w:val="00501A56"/>
    <w:rsid w:val="00501D5B"/>
    <w:rsid w:val="00501E07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8B0"/>
    <w:rsid w:val="00523AD9"/>
    <w:rsid w:val="00523BAD"/>
    <w:rsid w:val="00523C36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54F4"/>
    <w:rsid w:val="00535B45"/>
    <w:rsid w:val="00535BC2"/>
    <w:rsid w:val="00535FC8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AE7"/>
    <w:rsid w:val="00552B8F"/>
    <w:rsid w:val="00553361"/>
    <w:rsid w:val="00553774"/>
    <w:rsid w:val="00553797"/>
    <w:rsid w:val="00554F51"/>
    <w:rsid w:val="0055584E"/>
    <w:rsid w:val="00555A31"/>
    <w:rsid w:val="0055658B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4CD8"/>
    <w:rsid w:val="0056517A"/>
    <w:rsid w:val="0056535C"/>
    <w:rsid w:val="005657E0"/>
    <w:rsid w:val="00566975"/>
    <w:rsid w:val="00567BB5"/>
    <w:rsid w:val="005703C4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6B4"/>
    <w:rsid w:val="0058174C"/>
    <w:rsid w:val="00581B80"/>
    <w:rsid w:val="00581D27"/>
    <w:rsid w:val="00581D58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2DE"/>
    <w:rsid w:val="0059080E"/>
    <w:rsid w:val="00590831"/>
    <w:rsid w:val="0059138E"/>
    <w:rsid w:val="00591F50"/>
    <w:rsid w:val="005923C6"/>
    <w:rsid w:val="00592449"/>
    <w:rsid w:val="00593B09"/>
    <w:rsid w:val="00594901"/>
    <w:rsid w:val="00594989"/>
    <w:rsid w:val="00594C76"/>
    <w:rsid w:val="00595B97"/>
    <w:rsid w:val="00595FDC"/>
    <w:rsid w:val="005965BB"/>
    <w:rsid w:val="00596672"/>
    <w:rsid w:val="005966C5"/>
    <w:rsid w:val="0059723F"/>
    <w:rsid w:val="0059730A"/>
    <w:rsid w:val="00597A21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9D3"/>
    <w:rsid w:val="005A3CFA"/>
    <w:rsid w:val="005A4C09"/>
    <w:rsid w:val="005A4C60"/>
    <w:rsid w:val="005A4D00"/>
    <w:rsid w:val="005A50C3"/>
    <w:rsid w:val="005A67A1"/>
    <w:rsid w:val="005A69E8"/>
    <w:rsid w:val="005B0610"/>
    <w:rsid w:val="005B155C"/>
    <w:rsid w:val="005B20EB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BAD"/>
    <w:rsid w:val="005B5E42"/>
    <w:rsid w:val="005B62E7"/>
    <w:rsid w:val="005B734A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846"/>
    <w:rsid w:val="005C5460"/>
    <w:rsid w:val="005C59B8"/>
    <w:rsid w:val="005C5AB0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65EA"/>
    <w:rsid w:val="005D6895"/>
    <w:rsid w:val="005D692A"/>
    <w:rsid w:val="005D743E"/>
    <w:rsid w:val="005D759A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2ABE"/>
    <w:rsid w:val="005E2CB5"/>
    <w:rsid w:val="005E2CB6"/>
    <w:rsid w:val="005E30A9"/>
    <w:rsid w:val="005E35EC"/>
    <w:rsid w:val="005E3627"/>
    <w:rsid w:val="005E3DF2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F18"/>
    <w:rsid w:val="005F4AB6"/>
    <w:rsid w:val="005F4EE3"/>
    <w:rsid w:val="005F536D"/>
    <w:rsid w:val="005F65F4"/>
    <w:rsid w:val="005F7387"/>
    <w:rsid w:val="005F7822"/>
    <w:rsid w:val="005F7868"/>
    <w:rsid w:val="005F78D5"/>
    <w:rsid w:val="006000BF"/>
    <w:rsid w:val="00600554"/>
    <w:rsid w:val="006006A5"/>
    <w:rsid w:val="006013CB"/>
    <w:rsid w:val="00602562"/>
    <w:rsid w:val="006030E4"/>
    <w:rsid w:val="00603AE5"/>
    <w:rsid w:val="00603E17"/>
    <w:rsid w:val="00604039"/>
    <w:rsid w:val="00604305"/>
    <w:rsid w:val="00604E7D"/>
    <w:rsid w:val="00605E71"/>
    <w:rsid w:val="00606672"/>
    <w:rsid w:val="00606A33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2506"/>
    <w:rsid w:val="0061341B"/>
    <w:rsid w:val="00614A7B"/>
    <w:rsid w:val="00614BA8"/>
    <w:rsid w:val="00614DD9"/>
    <w:rsid w:val="0061599B"/>
    <w:rsid w:val="00615B3B"/>
    <w:rsid w:val="00616844"/>
    <w:rsid w:val="00616B65"/>
    <w:rsid w:val="00617AA1"/>
    <w:rsid w:val="00617C81"/>
    <w:rsid w:val="006202DE"/>
    <w:rsid w:val="006205F0"/>
    <w:rsid w:val="00620907"/>
    <w:rsid w:val="00620D3A"/>
    <w:rsid w:val="00621115"/>
    <w:rsid w:val="0062146D"/>
    <w:rsid w:val="00621899"/>
    <w:rsid w:val="006222AE"/>
    <w:rsid w:val="006225B3"/>
    <w:rsid w:val="00622954"/>
    <w:rsid w:val="00622B46"/>
    <w:rsid w:val="00622C4E"/>
    <w:rsid w:val="0062307A"/>
    <w:rsid w:val="0062328F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58B"/>
    <w:rsid w:val="00640FC5"/>
    <w:rsid w:val="00641920"/>
    <w:rsid w:val="00641AB0"/>
    <w:rsid w:val="0064200D"/>
    <w:rsid w:val="00642ABE"/>
    <w:rsid w:val="00642DD7"/>
    <w:rsid w:val="00643C08"/>
    <w:rsid w:val="006444C1"/>
    <w:rsid w:val="00644CA6"/>
    <w:rsid w:val="00644CD1"/>
    <w:rsid w:val="006450C5"/>
    <w:rsid w:val="0064522C"/>
    <w:rsid w:val="00645544"/>
    <w:rsid w:val="00645C76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972"/>
    <w:rsid w:val="00663C7C"/>
    <w:rsid w:val="006640FF"/>
    <w:rsid w:val="00665E9C"/>
    <w:rsid w:val="00666148"/>
    <w:rsid w:val="00666565"/>
    <w:rsid w:val="006669B4"/>
    <w:rsid w:val="00666CC7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577"/>
    <w:rsid w:val="006748C3"/>
    <w:rsid w:val="00674F50"/>
    <w:rsid w:val="00674F86"/>
    <w:rsid w:val="006763A3"/>
    <w:rsid w:val="006766D6"/>
    <w:rsid w:val="00677565"/>
    <w:rsid w:val="0068049B"/>
    <w:rsid w:val="00680575"/>
    <w:rsid w:val="00680A44"/>
    <w:rsid w:val="00680D5A"/>
    <w:rsid w:val="00681108"/>
    <w:rsid w:val="00681C8D"/>
    <w:rsid w:val="00681F89"/>
    <w:rsid w:val="00682C7D"/>
    <w:rsid w:val="00684FE0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5234"/>
    <w:rsid w:val="00695324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C65"/>
    <w:rsid w:val="006D33DF"/>
    <w:rsid w:val="006D358B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1062"/>
    <w:rsid w:val="006E146B"/>
    <w:rsid w:val="006E14FF"/>
    <w:rsid w:val="006E18BE"/>
    <w:rsid w:val="006E1A9C"/>
    <w:rsid w:val="006E1D81"/>
    <w:rsid w:val="006E2ABB"/>
    <w:rsid w:val="006E2E9A"/>
    <w:rsid w:val="006E3179"/>
    <w:rsid w:val="006E3B31"/>
    <w:rsid w:val="006E3EE3"/>
    <w:rsid w:val="006E4E42"/>
    <w:rsid w:val="006E4FFC"/>
    <w:rsid w:val="006E5355"/>
    <w:rsid w:val="006E6C34"/>
    <w:rsid w:val="006E716E"/>
    <w:rsid w:val="006E79BC"/>
    <w:rsid w:val="006E7A3F"/>
    <w:rsid w:val="006E7BAF"/>
    <w:rsid w:val="006E7CAB"/>
    <w:rsid w:val="006F091C"/>
    <w:rsid w:val="006F1CFF"/>
    <w:rsid w:val="006F3823"/>
    <w:rsid w:val="006F3A91"/>
    <w:rsid w:val="006F3BF7"/>
    <w:rsid w:val="006F46F4"/>
    <w:rsid w:val="006F472E"/>
    <w:rsid w:val="006F4797"/>
    <w:rsid w:val="006F5951"/>
    <w:rsid w:val="006F6076"/>
    <w:rsid w:val="006F72E0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40F4"/>
    <w:rsid w:val="00704208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E81"/>
    <w:rsid w:val="007210B1"/>
    <w:rsid w:val="00721111"/>
    <w:rsid w:val="007214BC"/>
    <w:rsid w:val="0072152D"/>
    <w:rsid w:val="00721ACD"/>
    <w:rsid w:val="0072263D"/>
    <w:rsid w:val="007227BE"/>
    <w:rsid w:val="00722F66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CE9"/>
    <w:rsid w:val="0073150D"/>
    <w:rsid w:val="007317AF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F15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6DC"/>
    <w:rsid w:val="00774CBD"/>
    <w:rsid w:val="007758D7"/>
    <w:rsid w:val="007759D6"/>
    <w:rsid w:val="007761D6"/>
    <w:rsid w:val="00776C3B"/>
    <w:rsid w:val="00776CA3"/>
    <w:rsid w:val="00777254"/>
    <w:rsid w:val="00777DB0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4DEF"/>
    <w:rsid w:val="00785C25"/>
    <w:rsid w:val="00785F1F"/>
    <w:rsid w:val="00786AF9"/>
    <w:rsid w:val="00787751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B06AF"/>
    <w:rsid w:val="007B06E7"/>
    <w:rsid w:val="007B0ED8"/>
    <w:rsid w:val="007B120E"/>
    <w:rsid w:val="007B24AC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111F"/>
    <w:rsid w:val="007C1735"/>
    <w:rsid w:val="007C1777"/>
    <w:rsid w:val="007C2370"/>
    <w:rsid w:val="007C2D69"/>
    <w:rsid w:val="007C2ECF"/>
    <w:rsid w:val="007C39E3"/>
    <w:rsid w:val="007C3FC3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6D"/>
    <w:rsid w:val="007D08AC"/>
    <w:rsid w:val="007D0960"/>
    <w:rsid w:val="007D1367"/>
    <w:rsid w:val="007D20F0"/>
    <w:rsid w:val="007D23C3"/>
    <w:rsid w:val="007D2C1E"/>
    <w:rsid w:val="007D3CD7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A3B"/>
    <w:rsid w:val="007D7BC8"/>
    <w:rsid w:val="007E0600"/>
    <w:rsid w:val="007E0F89"/>
    <w:rsid w:val="007E1519"/>
    <w:rsid w:val="007E21C7"/>
    <w:rsid w:val="007E21FC"/>
    <w:rsid w:val="007E2BE3"/>
    <w:rsid w:val="007E3A0A"/>
    <w:rsid w:val="007E40D7"/>
    <w:rsid w:val="007E43F1"/>
    <w:rsid w:val="007E5395"/>
    <w:rsid w:val="007E53A6"/>
    <w:rsid w:val="007E5457"/>
    <w:rsid w:val="007E60B2"/>
    <w:rsid w:val="007E67F8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B1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578"/>
    <w:rsid w:val="0080198D"/>
    <w:rsid w:val="008019B7"/>
    <w:rsid w:val="008019C7"/>
    <w:rsid w:val="00801DFF"/>
    <w:rsid w:val="00802DEB"/>
    <w:rsid w:val="008032C1"/>
    <w:rsid w:val="0080515E"/>
    <w:rsid w:val="00805D19"/>
    <w:rsid w:val="00805E9E"/>
    <w:rsid w:val="00806217"/>
    <w:rsid w:val="00806541"/>
    <w:rsid w:val="00806B0B"/>
    <w:rsid w:val="00807CEF"/>
    <w:rsid w:val="008108D8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F14"/>
    <w:rsid w:val="00831181"/>
    <w:rsid w:val="008313EE"/>
    <w:rsid w:val="008315AE"/>
    <w:rsid w:val="008320E2"/>
    <w:rsid w:val="00832825"/>
    <w:rsid w:val="00833298"/>
    <w:rsid w:val="008338A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507"/>
    <w:rsid w:val="008408CF"/>
    <w:rsid w:val="00840F2B"/>
    <w:rsid w:val="008437CD"/>
    <w:rsid w:val="0084454D"/>
    <w:rsid w:val="00844638"/>
    <w:rsid w:val="00844BF4"/>
    <w:rsid w:val="008455C0"/>
    <w:rsid w:val="0084595A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7D6"/>
    <w:rsid w:val="00864DA6"/>
    <w:rsid w:val="00864E82"/>
    <w:rsid w:val="00865110"/>
    <w:rsid w:val="00865E93"/>
    <w:rsid w:val="00865FF4"/>
    <w:rsid w:val="00866147"/>
    <w:rsid w:val="00866D27"/>
    <w:rsid w:val="00866FF5"/>
    <w:rsid w:val="00867102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C9C"/>
    <w:rsid w:val="0088050B"/>
    <w:rsid w:val="0088113D"/>
    <w:rsid w:val="00881369"/>
    <w:rsid w:val="0088158E"/>
    <w:rsid w:val="00881B4C"/>
    <w:rsid w:val="00882280"/>
    <w:rsid w:val="008829E1"/>
    <w:rsid w:val="00882E95"/>
    <w:rsid w:val="00883D54"/>
    <w:rsid w:val="00883F39"/>
    <w:rsid w:val="0088454B"/>
    <w:rsid w:val="00884979"/>
    <w:rsid w:val="00885544"/>
    <w:rsid w:val="008859A3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824"/>
    <w:rsid w:val="0089416B"/>
    <w:rsid w:val="0089469F"/>
    <w:rsid w:val="00894B02"/>
    <w:rsid w:val="008961FB"/>
    <w:rsid w:val="00896478"/>
    <w:rsid w:val="0089682A"/>
    <w:rsid w:val="00896C79"/>
    <w:rsid w:val="00897B60"/>
    <w:rsid w:val="00897F1D"/>
    <w:rsid w:val="008A104B"/>
    <w:rsid w:val="008A16D0"/>
    <w:rsid w:val="008A1F5F"/>
    <w:rsid w:val="008A1F66"/>
    <w:rsid w:val="008A2E88"/>
    <w:rsid w:val="008A3150"/>
    <w:rsid w:val="008A39E1"/>
    <w:rsid w:val="008A3A18"/>
    <w:rsid w:val="008A575A"/>
    <w:rsid w:val="008A5E09"/>
    <w:rsid w:val="008A665F"/>
    <w:rsid w:val="008A6755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583"/>
    <w:rsid w:val="008B76D9"/>
    <w:rsid w:val="008B790E"/>
    <w:rsid w:val="008C08D9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5188"/>
    <w:rsid w:val="008C5D0F"/>
    <w:rsid w:val="008C5D91"/>
    <w:rsid w:val="008C6158"/>
    <w:rsid w:val="008C65BE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B33"/>
    <w:rsid w:val="008D697A"/>
    <w:rsid w:val="008D69D8"/>
    <w:rsid w:val="008D71CF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7603"/>
    <w:rsid w:val="008E76AA"/>
    <w:rsid w:val="008E7829"/>
    <w:rsid w:val="008E7886"/>
    <w:rsid w:val="008F04B1"/>
    <w:rsid w:val="008F070A"/>
    <w:rsid w:val="008F07C8"/>
    <w:rsid w:val="008F22F9"/>
    <w:rsid w:val="008F2CF1"/>
    <w:rsid w:val="008F34B0"/>
    <w:rsid w:val="008F38CD"/>
    <w:rsid w:val="008F3A42"/>
    <w:rsid w:val="008F45A9"/>
    <w:rsid w:val="008F4AE3"/>
    <w:rsid w:val="008F4B85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FC7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5E8"/>
    <w:rsid w:val="00920FB6"/>
    <w:rsid w:val="00921373"/>
    <w:rsid w:val="00921709"/>
    <w:rsid w:val="00922195"/>
    <w:rsid w:val="00922550"/>
    <w:rsid w:val="0092300C"/>
    <w:rsid w:val="0092423B"/>
    <w:rsid w:val="00924A84"/>
    <w:rsid w:val="00924F0D"/>
    <w:rsid w:val="009253EB"/>
    <w:rsid w:val="00925BFB"/>
    <w:rsid w:val="009266D7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313A"/>
    <w:rsid w:val="009332C7"/>
    <w:rsid w:val="009335E2"/>
    <w:rsid w:val="00934928"/>
    <w:rsid w:val="009350C2"/>
    <w:rsid w:val="009354CE"/>
    <w:rsid w:val="009361A1"/>
    <w:rsid w:val="00936710"/>
    <w:rsid w:val="00936D6C"/>
    <w:rsid w:val="00936EBF"/>
    <w:rsid w:val="0093789F"/>
    <w:rsid w:val="00937C98"/>
    <w:rsid w:val="00937DB9"/>
    <w:rsid w:val="00940892"/>
    <w:rsid w:val="009410BE"/>
    <w:rsid w:val="00941467"/>
    <w:rsid w:val="00941AA0"/>
    <w:rsid w:val="00941C6C"/>
    <w:rsid w:val="00941E16"/>
    <w:rsid w:val="00942AE2"/>
    <w:rsid w:val="00942B96"/>
    <w:rsid w:val="0094303F"/>
    <w:rsid w:val="00943185"/>
    <w:rsid w:val="0094359E"/>
    <w:rsid w:val="009449B7"/>
    <w:rsid w:val="00944D73"/>
    <w:rsid w:val="009454B9"/>
    <w:rsid w:val="00946CE8"/>
    <w:rsid w:val="00946D3E"/>
    <w:rsid w:val="009476EE"/>
    <w:rsid w:val="0094771D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87A"/>
    <w:rsid w:val="00954C6E"/>
    <w:rsid w:val="00954CA3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B79"/>
    <w:rsid w:val="00960B8B"/>
    <w:rsid w:val="0096127F"/>
    <w:rsid w:val="00961848"/>
    <w:rsid w:val="009618D0"/>
    <w:rsid w:val="00961D43"/>
    <w:rsid w:val="00961FB0"/>
    <w:rsid w:val="0096206D"/>
    <w:rsid w:val="0096265A"/>
    <w:rsid w:val="009629E8"/>
    <w:rsid w:val="00962CBC"/>
    <w:rsid w:val="009638DC"/>
    <w:rsid w:val="009639E4"/>
    <w:rsid w:val="00963CFF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4F4"/>
    <w:rsid w:val="00970476"/>
    <w:rsid w:val="0097055E"/>
    <w:rsid w:val="00970914"/>
    <w:rsid w:val="009714DB"/>
    <w:rsid w:val="00971817"/>
    <w:rsid w:val="009722F2"/>
    <w:rsid w:val="00972C6B"/>
    <w:rsid w:val="0097379E"/>
    <w:rsid w:val="00973A4A"/>
    <w:rsid w:val="00973E05"/>
    <w:rsid w:val="009745B9"/>
    <w:rsid w:val="00974666"/>
    <w:rsid w:val="00974699"/>
    <w:rsid w:val="009750E8"/>
    <w:rsid w:val="00975723"/>
    <w:rsid w:val="00977A30"/>
    <w:rsid w:val="00977C6C"/>
    <w:rsid w:val="00977C99"/>
    <w:rsid w:val="00977E74"/>
    <w:rsid w:val="00980516"/>
    <w:rsid w:val="00980F70"/>
    <w:rsid w:val="0098303C"/>
    <w:rsid w:val="00984727"/>
    <w:rsid w:val="00984BF3"/>
    <w:rsid w:val="00986116"/>
    <w:rsid w:val="0098666D"/>
    <w:rsid w:val="009869F8"/>
    <w:rsid w:val="00986A0A"/>
    <w:rsid w:val="00986BB1"/>
    <w:rsid w:val="009873B8"/>
    <w:rsid w:val="00987421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BB"/>
    <w:rsid w:val="00993D15"/>
    <w:rsid w:val="00995A10"/>
    <w:rsid w:val="009960BF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D5A"/>
    <w:rsid w:val="009B1061"/>
    <w:rsid w:val="009B1D9C"/>
    <w:rsid w:val="009B2B36"/>
    <w:rsid w:val="009B2CAF"/>
    <w:rsid w:val="009B34DD"/>
    <w:rsid w:val="009B356C"/>
    <w:rsid w:val="009B398E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47E"/>
    <w:rsid w:val="009B7641"/>
    <w:rsid w:val="009C04AF"/>
    <w:rsid w:val="009C064C"/>
    <w:rsid w:val="009C0CAF"/>
    <w:rsid w:val="009C1583"/>
    <w:rsid w:val="009C1BF5"/>
    <w:rsid w:val="009C1C92"/>
    <w:rsid w:val="009C269B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7CF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2B5D"/>
    <w:rsid w:val="00A12E71"/>
    <w:rsid w:val="00A130F5"/>
    <w:rsid w:val="00A13AC5"/>
    <w:rsid w:val="00A14254"/>
    <w:rsid w:val="00A1465D"/>
    <w:rsid w:val="00A14677"/>
    <w:rsid w:val="00A14EC8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C2A"/>
    <w:rsid w:val="00A259CA"/>
    <w:rsid w:val="00A2670D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BBD"/>
    <w:rsid w:val="00A44F5F"/>
    <w:rsid w:val="00A45C8A"/>
    <w:rsid w:val="00A45D86"/>
    <w:rsid w:val="00A46048"/>
    <w:rsid w:val="00A4668E"/>
    <w:rsid w:val="00A47854"/>
    <w:rsid w:val="00A47AFE"/>
    <w:rsid w:val="00A50029"/>
    <w:rsid w:val="00A5012B"/>
    <w:rsid w:val="00A511C4"/>
    <w:rsid w:val="00A5181A"/>
    <w:rsid w:val="00A51C9D"/>
    <w:rsid w:val="00A521B3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111D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E2"/>
    <w:rsid w:val="00A76F77"/>
    <w:rsid w:val="00A77B20"/>
    <w:rsid w:val="00A77DBD"/>
    <w:rsid w:val="00A8073C"/>
    <w:rsid w:val="00A80DE0"/>
    <w:rsid w:val="00A80F92"/>
    <w:rsid w:val="00A8181C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738"/>
    <w:rsid w:val="00A86001"/>
    <w:rsid w:val="00A86347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FBB"/>
    <w:rsid w:val="00A9266E"/>
    <w:rsid w:val="00A92B01"/>
    <w:rsid w:val="00A94232"/>
    <w:rsid w:val="00A94501"/>
    <w:rsid w:val="00A946B0"/>
    <w:rsid w:val="00A94744"/>
    <w:rsid w:val="00A954FE"/>
    <w:rsid w:val="00A96241"/>
    <w:rsid w:val="00A967AE"/>
    <w:rsid w:val="00A97823"/>
    <w:rsid w:val="00AA01F5"/>
    <w:rsid w:val="00AA0A01"/>
    <w:rsid w:val="00AA0CBD"/>
    <w:rsid w:val="00AA1305"/>
    <w:rsid w:val="00AA154C"/>
    <w:rsid w:val="00AA32CB"/>
    <w:rsid w:val="00AA37F4"/>
    <w:rsid w:val="00AA39A5"/>
    <w:rsid w:val="00AA5578"/>
    <w:rsid w:val="00AA604A"/>
    <w:rsid w:val="00AA6881"/>
    <w:rsid w:val="00AA6AA7"/>
    <w:rsid w:val="00AA7852"/>
    <w:rsid w:val="00AA7AC1"/>
    <w:rsid w:val="00AA7F0E"/>
    <w:rsid w:val="00AB0102"/>
    <w:rsid w:val="00AB026D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58E1"/>
    <w:rsid w:val="00AB5CB8"/>
    <w:rsid w:val="00AB5E01"/>
    <w:rsid w:val="00AB5F28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C70"/>
    <w:rsid w:val="00AF020D"/>
    <w:rsid w:val="00AF0346"/>
    <w:rsid w:val="00AF0CA3"/>
    <w:rsid w:val="00AF0DB2"/>
    <w:rsid w:val="00AF16D4"/>
    <w:rsid w:val="00AF1FD0"/>
    <w:rsid w:val="00AF20CB"/>
    <w:rsid w:val="00AF22D1"/>
    <w:rsid w:val="00AF29B3"/>
    <w:rsid w:val="00AF4B96"/>
    <w:rsid w:val="00AF5B40"/>
    <w:rsid w:val="00AF5F50"/>
    <w:rsid w:val="00AF611E"/>
    <w:rsid w:val="00AF6D76"/>
    <w:rsid w:val="00AF7FC0"/>
    <w:rsid w:val="00B00CE0"/>
    <w:rsid w:val="00B01BFD"/>
    <w:rsid w:val="00B02417"/>
    <w:rsid w:val="00B03BED"/>
    <w:rsid w:val="00B040E7"/>
    <w:rsid w:val="00B04613"/>
    <w:rsid w:val="00B0468C"/>
    <w:rsid w:val="00B048C6"/>
    <w:rsid w:val="00B051A1"/>
    <w:rsid w:val="00B05571"/>
    <w:rsid w:val="00B05730"/>
    <w:rsid w:val="00B06951"/>
    <w:rsid w:val="00B0720E"/>
    <w:rsid w:val="00B0766B"/>
    <w:rsid w:val="00B077BA"/>
    <w:rsid w:val="00B07A24"/>
    <w:rsid w:val="00B07AA9"/>
    <w:rsid w:val="00B107D0"/>
    <w:rsid w:val="00B1082A"/>
    <w:rsid w:val="00B109DB"/>
    <w:rsid w:val="00B11CAE"/>
    <w:rsid w:val="00B12768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E91"/>
    <w:rsid w:val="00B21278"/>
    <w:rsid w:val="00B218E5"/>
    <w:rsid w:val="00B2211E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30503"/>
    <w:rsid w:val="00B30A9A"/>
    <w:rsid w:val="00B33A18"/>
    <w:rsid w:val="00B33F1E"/>
    <w:rsid w:val="00B344E3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0EC"/>
    <w:rsid w:val="00B42679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1323"/>
    <w:rsid w:val="00B5258F"/>
    <w:rsid w:val="00B525CB"/>
    <w:rsid w:val="00B52BBD"/>
    <w:rsid w:val="00B535C8"/>
    <w:rsid w:val="00B53813"/>
    <w:rsid w:val="00B53883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308"/>
    <w:rsid w:val="00B716BF"/>
    <w:rsid w:val="00B718D2"/>
    <w:rsid w:val="00B72FDD"/>
    <w:rsid w:val="00B74669"/>
    <w:rsid w:val="00B74BA2"/>
    <w:rsid w:val="00B74E8B"/>
    <w:rsid w:val="00B750EA"/>
    <w:rsid w:val="00B76100"/>
    <w:rsid w:val="00B76185"/>
    <w:rsid w:val="00B76B3F"/>
    <w:rsid w:val="00B76C21"/>
    <w:rsid w:val="00B76D70"/>
    <w:rsid w:val="00B76F7E"/>
    <w:rsid w:val="00B772DD"/>
    <w:rsid w:val="00B77617"/>
    <w:rsid w:val="00B77E05"/>
    <w:rsid w:val="00B80254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EA8"/>
    <w:rsid w:val="00B95FA7"/>
    <w:rsid w:val="00B96A27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3641"/>
    <w:rsid w:val="00BB3EB0"/>
    <w:rsid w:val="00BB5038"/>
    <w:rsid w:val="00BB5398"/>
    <w:rsid w:val="00BB54E2"/>
    <w:rsid w:val="00BB5E07"/>
    <w:rsid w:val="00BB63B5"/>
    <w:rsid w:val="00BB7979"/>
    <w:rsid w:val="00BC0069"/>
    <w:rsid w:val="00BC0130"/>
    <w:rsid w:val="00BC0AD7"/>
    <w:rsid w:val="00BC0EF5"/>
    <w:rsid w:val="00BC1C35"/>
    <w:rsid w:val="00BC1EAE"/>
    <w:rsid w:val="00BC205C"/>
    <w:rsid w:val="00BC25C0"/>
    <w:rsid w:val="00BC25D2"/>
    <w:rsid w:val="00BC2950"/>
    <w:rsid w:val="00BC3725"/>
    <w:rsid w:val="00BC3D76"/>
    <w:rsid w:val="00BC48AB"/>
    <w:rsid w:val="00BC4EA9"/>
    <w:rsid w:val="00BC5E39"/>
    <w:rsid w:val="00BC615F"/>
    <w:rsid w:val="00BC67D6"/>
    <w:rsid w:val="00BC6FCA"/>
    <w:rsid w:val="00BC7B3D"/>
    <w:rsid w:val="00BC7BB9"/>
    <w:rsid w:val="00BD01CD"/>
    <w:rsid w:val="00BD043C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2C7"/>
    <w:rsid w:val="00C0039A"/>
    <w:rsid w:val="00C008E4"/>
    <w:rsid w:val="00C00A40"/>
    <w:rsid w:val="00C00AC9"/>
    <w:rsid w:val="00C0118A"/>
    <w:rsid w:val="00C0208E"/>
    <w:rsid w:val="00C022DF"/>
    <w:rsid w:val="00C03A23"/>
    <w:rsid w:val="00C040F5"/>
    <w:rsid w:val="00C0469F"/>
    <w:rsid w:val="00C04A34"/>
    <w:rsid w:val="00C04F1C"/>
    <w:rsid w:val="00C04F68"/>
    <w:rsid w:val="00C058BE"/>
    <w:rsid w:val="00C05A04"/>
    <w:rsid w:val="00C06134"/>
    <w:rsid w:val="00C0759F"/>
    <w:rsid w:val="00C07C73"/>
    <w:rsid w:val="00C07DDD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CF7"/>
    <w:rsid w:val="00C341FF"/>
    <w:rsid w:val="00C34469"/>
    <w:rsid w:val="00C35035"/>
    <w:rsid w:val="00C35470"/>
    <w:rsid w:val="00C35D02"/>
    <w:rsid w:val="00C360CC"/>
    <w:rsid w:val="00C37239"/>
    <w:rsid w:val="00C375EE"/>
    <w:rsid w:val="00C37B11"/>
    <w:rsid w:val="00C37C9A"/>
    <w:rsid w:val="00C401C3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7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6963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BC"/>
    <w:rsid w:val="00C66A2E"/>
    <w:rsid w:val="00C66F8F"/>
    <w:rsid w:val="00C67450"/>
    <w:rsid w:val="00C67A47"/>
    <w:rsid w:val="00C67AB2"/>
    <w:rsid w:val="00C711F1"/>
    <w:rsid w:val="00C71213"/>
    <w:rsid w:val="00C71559"/>
    <w:rsid w:val="00C72949"/>
    <w:rsid w:val="00C72B68"/>
    <w:rsid w:val="00C73451"/>
    <w:rsid w:val="00C7356B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B1E"/>
    <w:rsid w:val="00C822A6"/>
    <w:rsid w:val="00C83048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23D"/>
    <w:rsid w:val="00C912ED"/>
    <w:rsid w:val="00C91B80"/>
    <w:rsid w:val="00C91F4C"/>
    <w:rsid w:val="00C92482"/>
    <w:rsid w:val="00C92600"/>
    <w:rsid w:val="00C92BF8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610"/>
    <w:rsid w:val="00CA07F7"/>
    <w:rsid w:val="00CA1179"/>
    <w:rsid w:val="00CA1188"/>
    <w:rsid w:val="00CA2386"/>
    <w:rsid w:val="00CA23A9"/>
    <w:rsid w:val="00CA3113"/>
    <w:rsid w:val="00CA3A64"/>
    <w:rsid w:val="00CA4A95"/>
    <w:rsid w:val="00CA5750"/>
    <w:rsid w:val="00CA6D88"/>
    <w:rsid w:val="00CA73E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C8E"/>
    <w:rsid w:val="00CB73D0"/>
    <w:rsid w:val="00CB7AC2"/>
    <w:rsid w:val="00CB7CC0"/>
    <w:rsid w:val="00CC0C10"/>
    <w:rsid w:val="00CC17C4"/>
    <w:rsid w:val="00CC213C"/>
    <w:rsid w:val="00CC45A5"/>
    <w:rsid w:val="00CC4974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100CE"/>
    <w:rsid w:val="00D101B4"/>
    <w:rsid w:val="00D10307"/>
    <w:rsid w:val="00D113F0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120E"/>
    <w:rsid w:val="00D31264"/>
    <w:rsid w:val="00D31A2E"/>
    <w:rsid w:val="00D31CC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4F3"/>
    <w:rsid w:val="00D408D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B3"/>
    <w:rsid w:val="00D463B9"/>
    <w:rsid w:val="00D469FC"/>
    <w:rsid w:val="00D46CCE"/>
    <w:rsid w:val="00D47064"/>
    <w:rsid w:val="00D47349"/>
    <w:rsid w:val="00D475EB"/>
    <w:rsid w:val="00D500E9"/>
    <w:rsid w:val="00D5023E"/>
    <w:rsid w:val="00D50411"/>
    <w:rsid w:val="00D50446"/>
    <w:rsid w:val="00D50596"/>
    <w:rsid w:val="00D506F6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BB0"/>
    <w:rsid w:val="00D72CF3"/>
    <w:rsid w:val="00D73271"/>
    <w:rsid w:val="00D73472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1BEA"/>
    <w:rsid w:val="00D823FE"/>
    <w:rsid w:val="00D825BA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75F"/>
    <w:rsid w:val="00D93EE4"/>
    <w:rsid w:val="00D94586"/>
    <w:rsid w:val="00D95093"/>
    <w:rsid w:val="00D951CD"/>
    <w:rsid w:val="00D95C8D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A70"/>
    <w:rsid w:val="00DB0F1D"/>
    <w:rsid w:val="00DB1530"/>
    <w:rsid w:val="00DB1783"/>
    <w:rsid w:val="00DB18A6"/>
    <w:rsid w:val="00DB1D5E"/>
    <w:rsid w:val="00DB1D99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CE7"/>
    <w:rsid w:val="00DC0DA2"/>
    <w:rsid w:val="00DC222C"/>
    <w:rsid w:val="00DC296D"/>
    <w:rsid w:val="00DC2F59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6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64E"/>
    <w:rsid w:val="00DE297B"/>
    <w:rsid w:val="00DE2C6C"/>
    <w:rsid w:val="00DE31DD"/>
    <w:rsid w:val="00DE3B51"/>
    <w:rsid w:val="00DE3B8A"/>
    <w:rsid w:val="00DE3E40"/>
    <w:rsid w:val="00DE3EDB"/>
    <w:rsid w:val="00DE4292"/>
    <w:rsid w:val="00DE46BA"/>
    <w:rsid w:val="00DE4759"/>
    <w:rsid w:val="00DE5292"/>
    <w:rsid w:val="00DE6E5B"/>
    <w:rsid w:val="00DE7279"/>
    <w:rsid w:val="00DE7C37"/>
    <w:rsid w:val="00DF14B0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61B"/>
    <w:rsid w:val="00E15E1F"/>
    <w:rsid w:val="00E16532"/>
    <w:rsid w:val="00E16B47"/>
    <w:rsid w:val="00E16F24"/>
    <w:rsid w:val="00E16FB3"/>
    <w:rsid w:val="00E17717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B92"/>
    <w:rsid w:val="00E26693"/>
    <w:rsid w:val="00E26B52"/>
    <w:rsid w:val="00E26F26"/>
    <w:rsid w:val="00E27C88"/>
    <w:rsid w:val="00E27D1F"/>
    <w:rsid w:val="00E27ED5"/>
    <w:rsid w:val="00E30752"/>
    <w:rsid w:val="00E30971"/>
    <w:rsid w:val="00E31B1A"/>
    <w:rsid w:val="00E31D20"/>
    <w:rsid w:val="00E31F12"/>
    <w:rsid w:val="00E3272F"/>
    <w:rsid w:val="00E32757"/>
    <w:rsid w:val="00E328A1"/>
    <w:rsid w:val="00E33E0E"/>
    <w:rsid w:val="00E34A86"/>
    <w:rsid w:val="00E34DC7"/>
    <w:rsid w:val="00E355BB"/>
    <w:rsid w:val="00E35CA2"/>
    <w:rsid w:val="00E363AD"/>
    <w:rsid w:val="00E37007"/>
    <w:rsid w:val="00E37AEE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5647"/>
    <w:rsid w:val="00E45B06"/>
    <w:rsid w:val="00E45FDC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A86"/>
    <w:rsid w:val="00E5476B"/>
    <w:rsid w:val="00E5481F"/>
    <w:rsid w:val="00E5503A"/>
    <w:rsid w:val="00E56D67"/>
    <w:rsid w:val="00E57117"/>
    <w:rsid w:val="00E57BDE"/>
    <w:rsid w:val="00E57E69"/>
    <w:rsid w:val="00E602D4"/>
    <w:rsid w:val="00E608B5"/>
    <w:rsid w:val="00E610B6"/>
    <w:rsid w:val="00E61223"/>
    <w:rsid w:val="00E612C5"/>
    <w:rsid w:val="00E62915"/>
    <w:rsid w:val="00E62D38"/>
    <w:rsid w:val="00E6370D"/>
    <w:rsid w:val="00E63810"/>
    <w:rsid w:val="00E6427E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3A55"/>
    <w:rsid w:val="00E94F3E"/>
    <w:rsid w:val="00E95427"/>
    <w:rsid w:val="00E95C6D"/>
    <w:rsid w:val="00E95CEF"/>
    <w:rsid w:val="00E96C98"/>
    <w:rsid w:val="00E970D9"/>
    <w:rsid w:val="00E97283"/>
    <w:rsid w:val="00E97524"/>
    <w:rsid w:val="00E97C86"/>
    <w:rsid w:val="00EA00D4"/>
    <w:rsid w:val="00EA0688"/>
    <w:rsid w:val="00EA0752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62F3"/>
    <w:rsid w:val="00EA6A93"/>
    <w:rsid w:val="00EA74F8"/>
    <w:rsid w:val="00EB0066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F57"/>
    <w:rsid w:val="00EC1B1F"/>
    <w:rsid w:val="00EC2EC5"/>
    <w:rsid w:val="00EC3085"/>
    <w:rsid w:val="00EC31D0"/>
    <w:rsid w:val="00EC4440"/>
    <w:rsid w:val="00EC53BC"/>
    <w:rsid w:val="00EC55CC"/>
    <w:rsid w:val="00EC5C4E"/>
    <w:rsid w:val="00EC767B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153A"/>
    <w:rsid w:val="00EE287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6E3"/>
    <w:rsid w:val="00EF3923"/>
    <w:rsid w:val="00EF3F0E"/>
    <w:rsid w:val="00EF4422"/>
    <w:rsid w:val="00EF4FD2"/>
    <w:rsid w:val="00EF560E"/>
    <w:rsid w:val="00EF5C73"/>
    <w:rsid w:val="00EF60A6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5CEB"/>
    <w:rsid w:val="00F0795B"/>
    <w:rsid w:val="00F10E85"/>
    <w:rsid w:val="00F1220F"/>
    <w:rsid w:val="00F12952"/>
    <w:rsid w:val="00F13092"/>
    <w:rsid w:val="00F1373E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8B4"/>
    <w:rsid w:val="00F30A6E"/>
    <w:rsid w:val="00F317A2"/>
    <w:rsid w:val="00F317BD"/>
    <w:rsid w:val="00F31F8F"/>
    <w:rsid w:val="00F32919"/>
    <w:rsid w:val="00F32A34"/>
    <w:rsid w:val="00F33A85"/>
    <w:rsid w:val="00F33F66"/>
    <w:rsid w:val="00F34132"/>
    <w:rsid w:val="00F34440"/>
    <w:rsid w:val="00F349EF"/>
    <w:rsid w:val="00F34D00"/>
    <w:rsid w:val="00F352D7"/>
    <w:rsid w:val="00F358AC"/>
    <w:rsid w:val="00F358E2"/>
    <w:rsid w:val="00F360E7"/>
    <w:rsid w:val="00F36129"/>
    <w:rsid w:val="00F36586"/>
    <w:rsid w:val="00F3670E"/>
    <w:rsid w:val="00F3673B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5"/>
    <w:rsid w:val="00F51289"/>
    <w:rsid w:val="00F518A3"/>
    <w:rsid w:val="00F51F4A"/>
    <w:rsid w:val="00F51FA7"/>
    <w:rsid w:val="00F51FE2"/>
    <w:rsid w:val="00F52E20"/>
    <w:rsid w:val="00F53701"/>
    <w:rsid w:val="00F53798"/>
    <w:rsid w:val="00F5449E"/>
    <w:rsid w:val="00F55224"/>
    <w:rsid w:val="00F557E2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EC1"/>
    <w:rsid w:val="00F64907"/>
    <w:rsid w:val="00F654F6"/>
    <w:rsid w:val="00F65957"/>
    <w:rsid w:val="00F659BA"/>
    <w:rsid w:val="00F65EDD"/>
    <w:rsid w:val="00F66241"/>
    <w:rsid w:val="00F66D8E"/>
    <w:rsid w:val="00F671A6"/>
    <w:rsid w:val="00F678F3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709C"/>
    <w:rsid w:val="00F77398"/>
    <w:rsid w:val="00F7747B"/>
    <w:rsid w:val="00F77FDB"/>
    <w:rsid w:val="00F80171"/>
    <w:rsid w:val="00F80A8E"/>
    <w:rsid w:val="00F80CCD"/>
    <w:rsid w:val="00F80D78"/>
    <w:rsid w:val="00F813AA"/>
    <w:rsid w:val="00F8199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409E"/>
    <w:rsid w:val="00F951AE"/>
    <w:rsid w:val="00F95F3F"/>
    <w:rsid w:val="00F9621B"/>
    <w:rsid w:val="00F96468"/>
    <w:rsid w:val="00F96FC8"/>
    <w:rsid w:val="00F9798B"/>
    <w:rsid w:val="00FA00A3"/>
    <w:rsid w:val="00FA02E3"/>
    <w:rsid w:val="00FA26CD"/>
    <w:rsid w:val="00FA29D7"/>
    <w:rsid w:val="00FA2AB3"/>
    <w:rsid w:val="00FA3075"/>
    <w:rsid w:val="00FA358B"/>
    <w:rsid w:val="00FA37E9"/>
    <w:rsid w:val="00FA3BBB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FA5"/>
    <w:rsid w:val="00FB7C96"/>
    <w:rsid w:val="00FB7CA3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B0B"/>
    <w:rsid w:val="00FC5C2F"/>
    <w:rsid w:val="00FC676D"/>
    <w:rsid w:val="00FC7223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2022&#24180;&#24037;&#20316;\&#26631;&#20934;&#24037;&#20316;\3GPP\SA5%23145e\docs\S5-225013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7E98E2-07D7-4967-8188-3515A949D0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710</Words>
  <Characters>3353</Characters>
  <Application>Microsoft Office Word</Application>
  <DocSecurity>0</DocSecurity>
  <Lines>27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4055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3</cp:revision>
  <cp:lastPrinted>2016-02-02T08:29:00Z</cp:lastPrinted>
  <dcterms:created xsi:type="dcterms:W3CDTF">2022-08-31T13:05:00Z</dcterms:created>
  <dcterms:modified xsi:type="dcterms:W3CDTF">2022-08-31T13:05:00Z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1660293500</vt:lpwstr>
  </property>
</Properties>
</file>